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281A07" w14:textId="36097DF6" w:rsidR="00507518" w:rsidRPr="0026552B" w:rsidRDefault="0026552B" w:rsidP="009E71C6">
      <w:pPr>
        <w:pStyle w:val="Ttulo2"/>
        <w:rPr>
          <w:lang w:val="es-ES"/>
        </w:rPr>
      </w:pPr>
      <w:bookmarkStart w:id="0" w:name="_Hlk17196491"/>
      <w:r w:rsidRPr="0026552B">
        <w:rPr>
          <w:lang w:val="es-ES"/>
        </w:rPr>
        <w:t xml:space="preserve">Guía rápida </w:t>
      </w:r>
      <w:r>
        <w:rPr>
          <w:lang w:val="es-ES"/>
        </w:rPr>
        <w:t>para instalar tu firma de email de Nilfisk</w:t>
      </w:r>
    </w:p>
    <w:bookmarkEnd w:id="0"/>
    <w:p w14:paraId="287B3E02" w14:textId="2E14490D" w:rsidR="00D04882" w:rsidRDefault="0026552B" w:rsidP="009E71C6">
      <w:pPr>
        <w:rPr>
          <w:lang w:val="es-ES"/>
        </w:rPr>
      </w:pPr>
      <w:r>
        <w:rPr>
          <w:lang w:val="es-ES"/>
        </w:rPr>
        <w:t xml:space="preserve">A continuación, te explicaremos paso a paso cómo añadir </w:t>
      </w:r>
      <w:r w:rsidR="00E60783">
        <w:rPr>
          <w:lang w:val="es-ES"/>
        </w:rPr>
        <w:t xml:space="preserve">a </w:t>
      </w:r>
      <w:r>
        <w:rPr>
          <w:lang w:val="es-ES"/>
        </w:rPr>
        <w:t xml:space="preserve">tu firma de email </w:t>
      </w:r>
      <w:r w:rsidR="005D1C45">
        <w:rPr>
          <w:lang w:val="es-ES"/>
        </w:rPr>
        <w:t xml:space="preserve">nuestro </w:t>
      </w:r>
      <w:r w:rsidR="005D1C45" w:rsidRPr="00DC6173">
        <w:rPr>
          <w:i/>
          <w:iCs/>
          <w:lang w:val="es-ES"/>
        </w:rPr>
        <w:t>banner</w:t>
      </w:r>
      <w:r w:rsidR="00E62127">
        <w:rPr>
          <w:i/>
          <w:iCs/>
          <w:lang w:val="es-ES"/>
        </w:rPr>
        <w:t xml:space="preserve"> </w:t>
      </w:r>
      <w:r w:rsidR="00E62127">
        <w:rPr>
          <w:lang w:val="es-ES"/>
        </w:rPr>
        <w:t>(imagen)</w:t>
      </w:r>
      <w:r w:rsidR="00E60783">
        <w:rPr>
          <w:i/>
          <w:iCs/>
          <w:lang w:val="es-ES"/>
        </w:rPr>
        <w:t xml:space="preserve"> </w:t>
      </w:r>
      <w:r>
        <w:rPr>
          <w:lang w:val="es-ES"/>
        </w:rPr>
        <w:t xml:space="preserve">en </w:t>
      </w:r>
      <w:r w:rsidR="00E62127">
        <w:rPr>
          <w:lang w:val="es-ES"/>
        </w:rPr>
        <w:t>las aplicaciones</w:t>
      </w:r>
      <w:r>
        <w:rPr>
          <w:lang w:val="es-ES"/>
        </w:rPr>
        <w:t xml:space="preserve"> de correo más utilizad</w:t>
      </w:r>
      <w:r w:rsidR="00E62127">
        <w:rPr>
          <w:lang w:val="es-ES"/>
        </w:rPr>
        <w:t>a</w:t>
      </w:r>
      <w:r>
        <w:rPr>
          <w:lang w:val="es-ES"/>
        </w:rPr>
        <w:t>s.</w:t>
      </w:r>
    </w:p>
    <w:p w14:paraId="71BC072F" w14:textId="77777777" w:rsidR="0026552B" w:rsidRDefault="0026552B" w:rsidP="009E71C6">
      <w:pPr>
        <w:rPr>
          <w:lang w:val="es-ES"/>
        </w:rPr>
      </w:pPr>
    </w:p>
    <w:p w14:paraId="42944A8B" w14:textId="492E6177" w:rsidR="0026552B" w:rsidRDefault="0026552B" w:rsidP="00F930D5">
      <w:pPr>
        <w:pStyle w:val="Ttulo2"/>
        <w:rPr>
          <w:lang w:val="es-ES"/>
        </w:rPr>
      </w:pPr>
      <w:r w:rsidRPr="0026552B">
        <w:rPr>
          <w:lang w:val="es-ES"/>
        </w:rPr>
        <w:t>OUT</w:t>
      </w:r>
      <w:r>
        <w:rPr>
          <w:lang w:val="es-ES"/>
        </w:rPr>
        <w:t xml:space="preserve">LOOK (Versión de </w:t>
      </w:r>
      <w:r w:rsidR="008776D8">
        <w:rPr>
          <w:lang w:val="es-ES"/>
        </w:rPr>
        <w:t xml:space="preserve">aplicación de </w:t>
      </w:r>
      <w:r>
        <w:rPr>
          <w:lang w:val="es-ES"/>
        </w:rPr>
        <w:t>escritorio)</w:t>
      </w:r>
    </w:p>
    <w:p w14:paraId="2CB8D251" w14:textId="77777777" w:rsidR="0026552B" w:rsidRDefault="0026552B" w:rsidP="009E71C6">
      <w:pPr>
        <w:rPr>
          <w:rFonts w:asciiTheme="majorHAnsi" w:hAnsiTheme="majorHAnsi"/>
          <w:sz w:val="21"/>
          <w:szCs w:val="21"/>
          <w:lang w:val="es-ES"/>
        </w:rPr>
      </w:pPr>
    </w:p>
    <w:p w14:paraId="64F4437D" w14:textId="7A8ADC85" w:rsidR="0026552B" w:rsidRPr="0026552B" w:rsidRDefault="0026552B" w:rsidP="0026552B">
      <w:pPr>
        <w:pStyle w:val="Prrafodelista"/>
        <w:numPr>
          <w:ilvl w:val="0"/>
          <w:numId w:val="7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 xml:space="preserve">Abre Outlook y ve a </w:t>
      </w:r>
      <w:r>
        <w:rPr>
          <w:b/>
          <w:bCs/>
          <w:sz w:val="21"/>
          <w:szCs w:val="21"/>
          <w:lang w:val="es-ES"/>
        </w:rPr>
        <w:t>Archivo &gt; Opciones.</w:t>
      </w:r>
    </w:p>
    <w:p w14:paraId="37E99D22" w14:textId="0CC24B5F" w:rsidR="0026552B" w:rsidRPr="006042E7" w:rsidRDefault="0026552B" w:rsidP="0026552B">
      <w:pPr>
        <w:pStyle w:val="Prrafodelista"/>
        <w:numPr>
          <w:ilvl w:val="0"/>
          <w:numId w:val="7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 xml:space="preserve">En el menú de la izquierda, selecciona </w:t>
      </w:r>
      <w:r>
        <w:rPr>
          <w:b/>
          <w:bCs/>
          <w:sz w:val="21"/>
          <w:szCs w:val="21"/>
          <w:lang w:val="es-ES"/>
        </w:rPr>
        <w:t>Correo</w:t>
      </w:r>
      <w:r>
        <w:rPr>
          <w:sz w:val="21"/>
          <w:szCs w:val="21"/>
          <w:lang w:val="es-ES"/>
        </w:rPr>
        <w:t xml:space="preserve"> y haz clic en </w:t>
      </w:r>
      <w:r>
        <w:rPr>
          <w:b/>
          <w:bCs/>
          <w:sz w:val="21"/>
          <w:szCs w:val="21"/>
          <w:lang w:val="es-ES"/>
        </w:rPr>
        <w:t>Firmas.</w:t>
      </w:r>
    </w:p>
    <w:p w14:paraId="45F844DE" w14:textId="106F032B" w:rsidR="006042E7" w:rsidRDefault="006042E7" w:rsidP="00F7561A">
      <w:pPr>
        <w:jc w:val="center"/>
        <w:rPr>
          <w:sz w:val="21"/>
          <w:szCs w:val="21"/>
          <w:lang w:val="es-ES"/>
        </w:rPr>
      </w:pPr>
      <w:r w:rsidRPr="006042E7">
        <w:rPr>
          <w:noProof/>
          <w:sz w:val="21"/>
          <w:szCs w:val="21"/>
          <w:lang w:val="es-ES"/>
        </w:rPr>
        <w:drawing>
          <wp:inline distT="0" distB="0" distL="0" distR="0" wp14:anchorId="0DD94FCE" wp14:editId="42737F30">
            <wp:extent cx="4905375" cy="3987578"/>
            <wp:effectExtent l="0" t="0" r="0" b="0"/>
            <wp:docPr id="255715306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715306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13030" cy="399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14FD2" w14:textId="77777777" w:rsidR="006042E7" w:rsidRPr="006042E7" w:rsidRDefault="006042E7" w:rsidP="006042E7">
      <w:pPr>
        <w:rPr>
          <w:sz w:val="21"/>
          <w:szCs w:val="21"/>
          <w:lang w:val="es-ES"/>
        </w:rPr>
      </w:pPr>
    </w:p>
    <w:p w14:paraId="12A553F6" w14:textId="341061B0" w:rsidR="006B78E2" w:rsidRDefault="0026552B" w:rsidP="006B78E2">
      <w:pPr>
        <w:pStyle w:val="Prrafodelista"/>
        <w:numPr>
          <w:ilvl w:val="0"/>
          <w:numId w:val="7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 xml:space="preserve">Pulsa </w:t>
      </w:r>
      <w:r>
        <w:rPr>
          <w:b/>
          <w:bCs/>
          <w:sz w:val="21"/>
          <w:szCs w:val="21"/>
          <w:lang w:val="es-ES"/>
        </w:rPr>
        <w:t xml:space="preserve">Nueva </w:t>
      </w:r>
      <w:r>
        <w:rPr>
          <w:sz w:val="21"/>
          <w:szCs w:val="21"/>
          <w:lang w:val="es-ES"/>
        </w:rPr>
        <w:t>y ponle nombre a la firma (</w:t>
      </w:r>
      <w:r>
        <w:rPr>
          <w:i/>
          <w:iCs/>
          <w:sz w:val="21"/>
          <w:szCs w:val="21"/>
          <w:lang w:val="es-ES"/>
        </w:rPr>
        <w:t>Ej. Nilfisk Campaña Primavera 2025</w:t>
      </w:r>
      <w:r>
        <w:rPr>
          <w:sz w:val="21"/>
          <w:szCs w:val="21"/>
          <w:lang w:val="es-ES"/>
        </w:rPr>
        <w:t>)</w:t>
      </w:r>
      <w:r w:rsidR="00782BB7">
        <w:rPr>
          <w:sz w:val="21"/>
          <w:szCs w:val="21"/>
          <w:lang w:val="es-ES"/>
        </w:rPr>
        <w:t>.</w:t>
      </w:r>
    </w:p>
    <w:p w14:paraId="7DAE8A03" w14:textId="77777777" w:rsidR="009A7A87" w:rsidRPr="009A7A87" w:rsidRDefault="009A7A87" w:rsidP="009A7A87">
      <w:pPr>
        <w:rPr>
          <w:sz w:val="21"/>
          <w:szCs w:val="21"/>
          <w:lang w:val="es-ES"/>
        </w:rPr>
      </w:pPr>
    </w:p>
    <w:p w14:paraId="27D4F406" w14:textId="13CEC44C" w:rsidR="0026552B" w:rsidRDefault="0026552B" w:rsidP="0026552B">
      <w:pPr>
        <w:pStyle w:val="Prrafodelista"/>
        <w:numPr>
          <w:ilvl w:val="0"/>
          <w:numId w:val="7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 xml:space="preserve">Haz clic debajo de tu información de contacto -donde quieres que aparezca el </w:t>
      </w:r>
      <w:r>
        <w:rPr>
          <w:i/>
          <w:iCs/>
          <w:sz w:val="21"/>
          <w:szCs w:val="21"/>
          <w:lang w:val="es-ES"/>
        </w:rPr>
        <w:t>banner</w:t>
      </w:r>
      <w:r>
        <w:rPr>
          <w:sz w:val="21"/>
          <w:szCs w:val="21"/>
          <w:lang w:val="es-ES"/>
        </w:rPr>
        <w:t xml:space="preserve">-, y a continuación añade la imagen haciendo clic </w:t>
      </w:r>
      <w:r w:rsidR="00E60783">
        <w:rPr>
          <w:sz w:val="21"/>
          <w:szCs w:val="21"/>
          <w:lang w:val="es-ES"/>
        </w:rPr>
        <w:t>en el icono que te indicamos</w:t>
      </w:r>
      <w:r w:rsidR="005D1C45">
        <w:rPr>
          <w:sz w:val="21"/>
          <w:szCs w:val="21"/>
          <w:lang w:val="es-ES"/>
        </w:rPr>
        <w:t>:</w:t>
      </w:r>
      <w:r>
        <w:rPr>
          <w:sz w:val="21"/>
          <w:szCs w:val="21"/>
          <w:lang w:val="es-ES"/>
        </w:rPr>
        <w:t xml:space="preserve"> </w:t>
      </w:r>
    </w:p>
    <w:p w14:paraId="7903BD1B" w14:textId="10C1ED93" w:rsidR="00FE7E99" w:rsidRPr="00FE7E99" w:rsidRDefault="00FE7E99" w:rsidP="00F7561A">
      <w:pPr>
        <w:jc w:val="center"/>
        <w:rPr>
          <w:sz w:val="21"/>
          <w:szCs w:val="21"/>
          <w:lang w:val="es-ES"/>
        </w:rPr>
      </w:pPr>
      <w:r w:rsidRPr="00FE7E99">
        <w:rPr>
          <w:noProof/>
          <w:sz w:val="21"/>
          <w:szCs w:val="21"/>
          <w:lang w:val="es-ES"/>
        </w:rPr>
        <w:lastRenderedPageBreak/>
        <w:drawing>
          <wp:inline distT="0" distB="0" distL="0" distR="0" wp14:anchorId="7AC3C81C" wp14:editId="60951241">
            <wp:extent cx="5153025" cy="4392286"/>
            <wp:effectExtent l="0" t="0" r="0" b="8890"/>
            <wp:docPr id="1061138085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138085" name="Imagen 1" descr="Interfaz de usuario gráfica, Texto&#10;&#10;El contenido generado por IA puede ser incorrec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58164" cy="439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EB8F4" w14:textId="77777777" w:rsidR="00E469B1" w:rsidRDefault="00E469B1" w:rsidP="00E469B1">
      <w:pPr>
        <w:rPr>
          <w:sz w:val="21"/>
          <w:szCs w:val="21"/>
          <w:lang w:val="es-ES"/>
        </w:rPr>
      </w:pPr>
    </w:p>
    <w:p w14:paraId="5193C35B" w14:textId="49A045DF" w:rsidR="00E469B1" w:rsidRDefault="008D21CF" w:rsidP="00BE7E1E">
      <w:pPr>
        <w:pStyle w:val="Prrafodelista"/>
        <w:numPr>
          <w:ilvl w:val="0"/>
          <w:numId w:val="7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 xml:space="preserve">Una vez hayas añadido la imagen debajo de tu firma, haz clic en ella y después añade </w:t>
      </w:r>
      <w:r w:rsidR="00EF17BD">
        <w:rPr>
          <w:sz w:val="21"/>
          <w:szCs w:val="21"/>
          <w:lang w:val="es-ES"/>
        </w:rPr>
        <w:t xml:space="preserve">el enlace compartido. De este modo, cuando hagan clic en el </w:t>
      </w:r>
      <w:r w:rsidR="00EF17BD">
        <w:rPr>
          <w:i/>
          <w:iCs/>
          <w:sz w:val="21"/>
          <w:szCs w:val="21"/>
          <w:lang w:val="es-ES"/>
        </w:rPr>
        <w:t xml:space="preserve">banner </w:t>
      </w:r>
      <w:r w:rsidR="006855F7">
        <w:rPr>
          <w:sz w:val="21"/>
          <w:szCs w:val="21"/>
          <w:lang w:val="es-ES"/>
        </w:rPr>
        <w:t xml:space="preserve">tendrán acceso </w:t>
      </w:r>
      <w:r w:rsidR="009A7A87">
        <w:rPr>
          <w:sz w:val="21"/>
          <w:szCs w:val="21"/>
          <w:lang w:val="es-ES"/>
        </w:rPr>
        <w:t xml:space="preserve">directo </w:t>
      </w:r>
      <w:r w:rsidR="006855F7">
        <w:rPr>
          <w:sz w:val="21"/>
          <w:szCs w:val="21"/>
          <w:lang w:val="es-ES"/>
        </w:rPr>
        <w:t>al documento.</w:t>
      </w:r>
    </w:p>
    <w:p w14:paraId="758241E0" w14:textId="77777777" w:rsidR="009A7A87" w:rsidRPr="009A7A87" w:rsidRDefault="009A7A87" w:rsidP="009A7A87">
      <w:pPr>
        <w:rPr>
          <w:sz w:val="21"/>
          <w:szCs w:val="21"/>
          <w:lang w:val="es-ES"/>
        </w:rPr>
      </w:pPr>
    </w:p>
    <w:p w14:paraId="1FC775C3" w14:textId="17508CB4" w:rsidR="006B78E2" w:rsidRDefault="006B78E2" w:rsidP="00F7561A">
      <w:pPr>
        <w:ind w:left="426" w:hanging="284"/>
        <w:jc w:val="center"/>
        <w:rPr>
          <w:sz w:val="21"/>
          <w:szCs w:val="21"/>
          <w:lang w:val="es-ES"/>
        </w:rPr>
      </w:pPr>
      <w:r w:rsidRPr="006B78E2">
        <w:rPr>
          <w:noProof/>
          <w:lang w:val="es-ES"/>
        </w:rPr>
        <w:drawing>
          <wp:inline distT="0" distB="0" distL="0" distR="0" wp14:anchorId="05A68F22" wp14:editId="70EEB167">
            <wp:extent cx="5086350" cy="2573458"/>
            <wp:effectExtent l="0" t="0" r="0" b="0"/>
            <wp:docPr id="665585610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585610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2877" cy="2576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8F63A4" w14:textId="77777777" w:rsidR="006B78E2" w:rsidRPr="006B78E2" w:rsidRDefault="006B78E2" w:rsidP="006B78E2">
      <w:pPr>
        <w:ind w:left="426" w:hanging="284"/>
        <w:rPr>
          <w:sz w:val="21"/>
          <w:szCs w:val="21"/>
          <w:lang w:val="es-ES"/>
        </w:rPr>
      </w:pPr>
    </w:p>
    <w:p w14:paraId="27717297" w14:textId="5E91BE76" w:rsidR="006855F7" w:rsidRDefault="006855F7" w:rsidP="00BE7E1E">
      <w:pPr>
        <w:pStyle w:val="Prrafodelista"/>
        <w:numPr>
          <w:ilvl w:val="0"/>
          <w:numId w:val="7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lastRenderedPageBreak/>
        <w:t xml:space="preserve">Por último, recuerda </w:t>
      </w:r>
      <w:r w:rsidR="00150050">
        <w:rPr>
          <w:sz w:val="21"/>
          <w:szCs w:val="21"/>
          <w:lang w:val="es-ES"/>
        </w:rPr>
        <w:t>elegir la firma predeterminada tanto para mensajes nuevos y para respuestas.</w:t>
      </w:r>
    </w:p>
    <w:p w14:paraId="1E2B4D7D" w14:textId="77777777" w:rsidR="00782BB7" w:rsidRPr="00782BB7" w:rsidRDefault="00782BB7" w:rsidP="00782BB7">
      <w:pPr>
        <w:rPr>
          <w:sz w:val="21"/>
          <w:szCs w:val="21"/>
          <w:lang w:val="es-ES"/>
        </w:rPr>
      </w:pPr>
    </w:p>
    <w:p w14:paraId="038A8C39" w14:textId="0E6E3794" w:rsidR="00E469B1" w:rsidRDefault="001D44D9" w:rsidP="00E469B1">
      <w:pPr>
        <w:rPr>
          <w:sz w:val="21"/>
          <w:szCs w:val="21"/>
          <w:lang w:val="es-ES"/>
        </w:rPr>
      </w:pPr>
      <w:r w:rsidRPr="001D44D9">
        <w:rPr>
          <w:noProof/>
          <w:sz w:val="21"/>
          <w:szCs w:val="21"/>
          <w:lang w:val="es-ES"/>
        </w:rPr>
        <w:drawing>
          <wp:inline distT="0" distB="0" distL="0" distR="0" wp14:anchorId="3556E53C" wp14:editId="6896BF2C">
            <wp:extent cx="5759450" cy="1539240"/>
            <wp:effectExtent l="0" t="0" r="0" b="3810"/>
            <wp:docPr id="321652801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652801" name="Imagen 1" descr="Interfaz de usuario gráfica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53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C4561" w14:textId="77777777" w:rsidR="00E469B1" w:rsidRDefault="00E469B1" w:rsidP="00E469B1">
      <w:pPr>
        <w:rPr>
          <w:sz w:val="21"/>
          <w:szCs w:val="21"/>
          <w:lang w:val="es-ES"/>
        </w:rPr>
      </w:pPr>
    </w:p>
    <w:p w14:paraId="1B4C1388" w14:textId="3CC55C39" w:rsidR="00E469B1" w:rsidRDefault="00E469B1" w:rsidP="00C22FED">
      <w:pPr>
        <w:pStyle w:val="Ttulo2"/>
        <w:rPr>
          <w:lang w:val="es-ES"/>
        </w:rPr>
      </w:pPr>
      <w:r w:rsidRPr="0026552B">
        <w:rPr>
          <w:lang w:val="es-ES"/>
        </w:rPr>
        <w:t>O</w:t>
      </w:r>
      <w:r>
        <w:rPr>
          <w:lang w:val="es-ES"/>
        </w:rPr>
        <w:t>UTLOOK WEB (</w:t>
      </w:r>
      <w:r w:rsidR="00C22FED">
        <w:rPr>
          <w:lang w:val="es-ES"/>
        </w:rPr>
        <w:t>Versión de navegador</w:t>
      </w:r>
      <w:r>
        <w:rPr>
          <w:lang w:val="es-ES"/>
        </w:rPr>
        <w:t>)</w:t>
      </w:r>
    </w:p>
    <w:p w14:paraId="2503DDBE" w14:textId="77777777" w:rsidR="00E469B1" w:rsidRPr="00E469B1" w:rsidRDefault="00E469B1" w:rsidP="00E469B1">
      <w:pPr>
        <w:rPr>
          <w:rFonts w:asciiTheme="minorHAnsi" w:hAnsiTheme="minorHAnsi"/>
          <w:sz w:val="21"/>
          <w:szCs w:val="21"/>
          <w:lang w:val="es-ES"/>
        </w:rPr>
      </w:pPr>
    </w:p>
    <w:p w14:paraId="4C3182E7" w14:textId="18A5584B" w:rsidR="00E469B1" w:rsidRDefault="00E469B1" w:rsidP="00E469B1">
      <w:pPr>
        <w:pStyle w:val="Prrafodelista"/>
        <w:numPr>
          <w:ilvl w:val="0"/>
          <w:numId w:val="8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>Inicia sesión en Outlook Web (si no lo has hecho todavía).</w:t>
      </w:r>
    </w:p>
    <w:p w14:paraId="217BBE96" w14:textId="1DC38FE8" w:rsidR="00E469B1" w:rsidRPr="00E469B1" w:rsidRDefault="00E469B1" w:rsidP="00E469B1">
      <w:pPr>
        <w:pStyle w:val="Prrafodelista"/>
        <w:numPr>
          <w:ilvl w:val="0"/>
          <w:numId w:val="8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>Haz click en la rueda de configuración (</w:t>
      </w:r>
      <w:r w:rsidRPr="00E469B1">
        <w:rPr>
          <w:rFonts w:ascii="Segoe UI Emoji" w:hAnsi="Segoe UI Emoji" w:cs="Segoe UI Emoji"/>
          <w:b/>
          <w:bCs/>
          <w:sz w:val="21"/>
          <w:szCs w:val="21"/>
          <w:lang w:val="es-ES"/>
        </w:rPr>
        <w:t>⚙️</w:t>
      </w:r>
      <w:r w:rsidRPr="00F930D5">
        <w:rPr>
          <w:rFonts w:ascii="Segoe UI Emoji" w:hAnsi="Segoe UI Emoji" w:cs="Segoe UI Emoji"/>
          <w:sz w:val="21"/>
          <w:szCs w:val="21"/>
          <w:lang w:val="es-ES"/>
        </w:rPr>
        <w:t xml:space="preserve">) </w:t>
      </w:r>
      <w:r w:rsidRPr="00356C39">
        <w:rPr>
          <w:rFonts w:cs="Segoe UI Emoji"/>
          <w:b/>
          <w:bCs/>
          <w:sz w:val="21"/>
          <w:szCs w:val="21"/>
          <w:lang w:val="es-ES"/>
        </w:rPr>
        <w:t xml:space="preserve">en la </w:t>
      </w:r>
      <w:r w:rsidR="00356C39">
        <w:rPr>
          <w:rFonts w:cs="Segoe UI Emoji"/>
          <w:b/>
          <w:bCs/>
          <w:sz w:val="21"/>
          <w:szCs w:val="21"/>
          <w:lang w:val="es-ES"/>
        </w:rPr>
        <w:t>esquina</w:t>
      </w:r>
      <w:r w:rsidRPr="00356C39">
        <w:rPr>
          <w:rFonts w:cs="Segoe UI Emoji"/>
          <w:b/>
          <w:bCs/>
          <w:sz w:val="21"/>
          <w:szCs w:val="21"/>
          <w:lang w:val="es-ES"/>
        </w:rPr>
        <w:t xml:space="preserve"> superior derecha</w:t>
      </w:r>
      <w:r w:rsidR="00D50022">
        <w:rPr>
          <w:rFonts w:ascii="Segoe UI Emoji" w:hAnsi="Segoe UI Emoji" w:cs="Segoe UI Emoji"/>
          <w:b/>
          <w:bCs/>
          <w:sz w:val="21"/>
          <w:szCs w:val="21"/>
          <w:lang w:val="es-ES"/>
        </w:rPr>
        <w:t>.</w:t>
      </w:r>
    </w:p>
    <w:p w14:paraId="7C5BE181" w14:textId="1976FFB7" w:rsidR="00E469B1" w:rsidRPr="00E469B1" w:rsidRDefault="00E469B1" w:rsidP="00E469B1">
      <w:pPr>
        <w:pStyle w:val="Prrafodelista"/>
        <w:numPr>
          <w:ilvl w:val="0"/>
          <w:numId w:val="8"/>
        </w:numPr>
        <w:rPr>
          <w:sz w:val="21"/>
          <w:szCs w:val="21"/>
          <w:lang w:val="es-ES"/>
        </w:rPr>
      </w:pPr>
      <w:r>
        <w:rPr>
          <w:rFonts w:cs="Segoe UI Emoji"/>
          <w:sz w:val="21"/>
          <w:szCs w:val="21"/>
          <w:lang w:val="es-ES"/>
        </w:rPr>
        <w:t xml:space="preserve">En el menú de la izquierda, elige </w:t>
      </w:r>
      <w:r>
        <w:rPr>
          <w:rFonts w:cs="Segoe UI Emoji"/>
          <w:b/>
          <w:bCs/>
          <w:sz w:val="21"/>
          <w:szCs w:val="21"/>
          <w:lang w:val="es-ES"/>
        </w:rPr>
        <w:t>Cuenta &gt; Firma</w:t>
      </w:r>
      <w:r w:rsidR="00356C39">
        <w:rPr>
          <w:rFonts w:cs="Segoe UI Emoji"/>
          <w:b/>
          <w:bCs/>
          <w:sz w:val="21"/>
          <w:szCs w:val="21"/>
          <w:lang w:val="es-ES"/>
        </w:rPr>
        <w:t>s</w:t>
      </w:r>
      <w:r>
        <w:rPr>
          <w:rFonts w:cs="Segoe UI Emoji"/>
          <w:b/>
          <w:bCs/>
          <w:sz w:val="21"/>
          <w:szCs w:val="21"/>
          <w:lang w:val="es-ES"/>
        </w:rPr>
        <w:t>.</w:t>
      </w:r>
    </w:p>
    <w:p w14:paraId="0B1FBFE2" w14:textId="75BDF80C" w:rsidR="00A65D75" w:rsidRPr="00A65D75" w:rsidRDefault="00E469B1" w:rsidP="00423F6B">
      <w:pPr>
        <w:pStyle w:val="Prrafodelista"/>
        <w:numPr>
          <w:ilvl w:val="0"/>
          <w:numId w:val="8"/>
        </w:numPr>
        <w:rPr>
          <w:sz w:val="21"/>
          <w:szCs w:val="21"/>
          <w:lang w:val="es-ES"/>
        </w:rPr>
      </w:pPr>
      <w:r w:rsidRPr="00A65D75">
        <w:rPr>
          <w:rFonts w:cs="Segoe UI Emoji"/>
          <w:sz w:val="21"/>
          <w:szCs w:val="21"/>
          <w:lang w:val="es-ES"/>
        </w:rPr>
        <w:t xml:space="preserve">Pulsa en </w:t>
      </w:r>
      <w:r w:rsidRPr="00A65D75">
        <w:rPr>
          <w:rFonts w:cs="Segoe UI Emoji"/>
          <w:b/>
          <w:bCs/>
          <w:sz w:val="21"/>
          <w:szCs w:val="21"/>
          <w:lang w:val="es-ES"/>
        </w:rPr>
        <w:t>Nueva</w:t>
      </w:r>
      <w:r w:rsidRPr="00A65D75">
        <w:rPr>
          <w:rFonts w:cs="Segoe UI Emoji"/>
          <w:sz w:val="21"/>
          <w:szCs w:val="21"/>
          <w:lang w:val="es-ES"/>
        </w:rPr>
        <w:t xml:space="preserve"> si la quieres crear desde cero – copia y pega la información de tu firma actual -, o también puedes editar la firma que ya estás usando. Recomendamos crear una nueva y ponerle un nombre </w:t>
      </w:r>
      <w:r w:rsidRPr="00A65D75">
        <w:rPr>
          <w:sz w:val="21"/>
          <w:szCs w:val="21"/>
          <w:lang w:val="es-ES"/>
        </w:rPr>
        <w:t>(</w:t>
      </w:r>
      <w:r w:rsidRPr="00A65D75">
        <w:rPr>
          <w:i/>
          <w:iCs/>
          <w:sz w:val="21"/>
          <w:szCs w:val="21"/>
          <w:lang w:val="es-ES"/>
        </w:rPr>
        <w:t>Ej. Nilfisk Campaña Primavera 2025</w:t>
      </w:r>
      <w:r w:rsidRPr="00A65D75">
        <w:rPr>
          <w:sz w:val="21"/>
          <w:szCs w:val="21"/>
          <w:lang w:val="es-ES"/>
        </w:rPr>
        <w:t>).</w:t>
      </w:r>
    </w:p>
    <w:p w14:paraId="1444D2E2" w14:textId="5B62B605" w:rsidR="00E469B1" w:rsidRDefault="00E469B1" w:rsidP="00E469B1">
      <w:pPr>
        <w:pStyle w:val="Prrafodelista"/>
        <w:numPr>
          <w:ilvl w:val="0"/>
          <w:numId w:val="8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 xml:space="preserve">En la sección de la firma, haz clic debajo de tu información de contacto – donde quieres que aparezca el </w:t>
      </w:r>
      <w:r>
        <w:rPr>
          <w:i/>
          <w:iCs/>
          <w:sz w:val="21"/>
          <w:szCs w:val="21"/>
          <w:lang w:val="es-ES"/>
        </w:rPr>
        <w:t>banner</w:t>
      </w:r>
      <w:r>
        <w:rPr>
          <w:sz w:val="21"/>
          <w:szCs w:val="21"/>
          <w:lang w:val="es-ES"/>
        </w:rPr>
        <w:t xml:space="preserve"> -, y a continuación añade la imagen haciendo clic en el icono que te indicamos.</w:t>
      </w:r>
    </w:p>
    <w:p w14:paraId="5CFBAF32" w14:textId="634BBAD1" w:rsidR="00A65D75" w:rsidRPr="00A65D75" w:rsidRDefault="00266DCB" w:rsidP="00A65D75">
      <w:pPr>
        <w:rPr>
          <w:sz w:val="21"/>
          <w:szCs w:val="21"/>
          <w:lang w:val="es-ES"/>
        </w:rPr>
      </w:pPr>
      <w:r w:rsidRPr="00266DCB">
        <w:rPr>
          <w:noProof/>
          <w:sz w:val="21"/>
          <w:szCs w:val="21"/>
          <w:lang w:val="es-ES"/>
        </w:rPr>
        <w:lastRenderedPageBreak/>
        <w:drawing>
          <wp:inline distT="0" distB="0" distL="0" distR="0" wp14:anchorId="6B4AE16E" wp14:editId="78DE9B53">
            <wp:extent cx="5759450" cy="4264660"/>
            <wp:effectExtent l="0" t="0" r="0" b="2540"/>
            <wp:docPr id="1402932432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932432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26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24A40B" w14:textId="2AF31F09" w:rsidR="00E469B1" w:rsidRDefault="00E8484A" w:rsidP="00E469B1">
      <w:pPr>
        <w:pStyle w:val="Prrafodelista"/>
        <w:numPr>
          <w:ilvl w:val="0"/>
          <w:numId w:val="8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>Después, haz</w:t>
      </w:r>
      <w:r w:rsidR="00E469B1">
        <w:rPr>
          <w:sz w:val="21"/>
          <w:szCs w:val="21"/>
          <w:lang w:val="es-ES"/>
        </w:rPr>
        <w:t xml:space="preserve"> clic encima de la imagen que acabas de crear y después dale al botón de “Insertar vínculo”. Aquí copia y pega el enlace de nuestro folleto.</w:t>
      </w:r>
    </w:p>
    <w:p w14:paraId="7A30D64A" w14:textId="77777777" w:rsidR="00E469B1" w:rsidRDefault="00E469B1" w:rsidP="00E469B1">
      <w:pPr>
        <w:rPr>
          <w:sz w:val="21"/>
          <w:szCs w:val="21"/>
          <w:lang w:val="es-ES"/>
        </w:rPr>
      </w:pPr>
    </w:p>
    <w:p w14:paraId="6A7BE78A" w14:textId="3F5D6587" w:rsidR="00E469B1" w:rsidRDefault="00503847" w:rsidP="00E469B1">
      <w:pPr>
        <w:rPr>
          <w:sz w:val="21"/>
          <w:szCs w:val="21"/>
          <w:lang w:val="es-ES"/>
        </w:rPr>
      </w:pPr>
      <w:r w:rsidRPr="00503847">
        <w:rPr>
          <w:noProof/>
          <w:sz w:val="21"/>
          <w:szCs w:val="21"/>
          <w:lang w:val="es-ES"/>
        </w:rPr>
        <w:drawing>
          <wp:inline distT="0" distB="0" distL="0" distR="0" wp14:anchorId="7D0CC461" wp14:editId="31FEEF66">
            <wp:extent cx="5759450" cy="3018155"/>
            <wp:effectExtent l="0" t="0" r="0" b="0"/>
            <wp:docPr id="1512265281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265281" name="Imagen 1" descr="Interfaz de usuario gráfica&#10;&#10;El contenido generado por IA puede ser incorrec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01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FF3DF" w14:textId="77777777" w:rsidR="00E469B1" w:rsidRDefault="00E469B1" w:rsidP="00E469B1">
      <w:pPr>
        <w:rPr>
          <w:sz w:val="21"/>
          <w:szCs w:val="21"/>
          <w:lang w:val="es-ES"/>
        </w:rPr>
      </w:pPr>
    </w:p>
    <w:p w14:paraId="120F4AAC" w14:textId="1AA998F1" w:rsidR="00E469B1" w:rsidRPr="00421640" w:rsidRDefault="00C22FED" w:rsidP="00C22FED">
      <w:pPr>
        <w:pStyle w:val="Prrafodelista"/>
        <w:numPr>
          <w:ilvl w:val="0"/>
          <w:numId w:val="8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lastRenderedPageBreak/>
        <w:t>Por último</w:t>
      </w:r>
      <w:r w:rsidR="005C2A1A">
        <w:rPr>
          <w:sz w:val="21"/>
          <w:szCs w:val="21"/>
          <w:lang w:val="es-ES"/>
        </w:rPr>
        <w:t xml:space="preserve">, </w:t>
      </w:r>
      <w:r w:rsidR="00421640">
        <w:rPr>
          <w:sz w:val="21"/>
          <w:szCs w:val="21"/>
          <w:lang w:val="es-ES"/>
        </w:rPr>
        <w:t xml:space="preserve">selecciona la firma predeterminada para mensajes nuevos y para las respuestas, y dale a </w:t>
      </w:r>
      <w:r w:rsidR="00421640">
        <w:rPr>
          <w:b/>
          <w:bCs/>
          <w:sz w:val="21"/>
          <w:szCs w:val="21"/>
          <w:lang w:val="es-ES"/>
        </w:rPr>
        <w:t>Guardar.</w:t>
      </w:r>
    </w:p>
    <w:p w14:paraId="6FA1867C" w14:textId="1BF83FA0" w:rsidR="00E469B1" w:rsidRDefault="00421640" w:rsidP="00E469B1">
      <w:pPr>
        <w:rPr>
          <w:sz w:val="21"/>
          <w:szCs w:val="21"/>
          <w:lang w:val="es-ES"/>
        </w:rPr>
      </w:pPr>
      <w:r w:rsidRPr="00421640">
        <w:rPr>
          <w:noProof/>
          <w:sz w:val="21"/>
          <w:szCs w:val="21"/>
          <w:lang w:val="es-ES"/>
        </w:rPr>
        <w:drawing>
          <wp:inline distT="0" distB="0" distL="0" distR="0" wp14:anchorId="3C657584" wp14:editId="1341DDE1">
            <wp:extent cx="5759450" cy="3352165"/>
            <wp:effectExtent l="0" t="0" r="0" b="635"/>
            <wp:docPr id="2074830019" name="Imagen 1" descr="Interfaz de usuario gráfica, Texto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830019" name="Imagen 1" descr="Interfaz de usuario gráfica, Texto, Correo electrónico&#10;&#10;El contenido generado por IA puede ser incorrec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35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83496" w14:textId="77777777" w:rsidR="00995F50" w:rsidRDefault="00995F50" w:rsidP="00E469B1">
      <w:pPr>
        <w:rPr>
          <w:sz w:val="21"/>
          <w:szCs w:val="21"/>
          <w:lang w:val="es-ES"/>
        </w:rPr>
      </w:pPr>
    </w:p>
    <w:p w14:paraId="49FB4277" w14:textId="77777777" w:rsidR="00E469B1" w:rsidRDefault="00E469B1" w:rsidP="00E469B1">
      <w:pPr>
        <w:rPr>
          <w:sz w:val="21"/>
          <w:szCs w:val="21"/>
          <w:lang w:val="es-ES"/>
        </w:rPr>
      </w:pPr>
    </w:p>
    <w:p w14:paraId="592132D6" w14:textId="47EB4885" w:rsidR="00E469B1" w:rsidRDefault="00E469B1" w:rsidP="00F930D5">
      <w:pPr>
        <w:pStyle w:val="Ttulo2"/>
        <w:rPr>
          <w:lang w:val="es-ES"/>
        </w:rPr>
      </w:pPr>
      <w:r>
        <w:rPr>
          <w:lang w:val="es-ES"/>
        </w:rPr>
        <w:t>G</w:t>
      </w:r>
      <w:r w:rsidR="00995F50">
        <w:rPr>
          <w:lang w:val="es-ES"/>
        </w:rPr>
        <w:t>MAIL</w:t>
      </w:r>
    </w:p>
    <w:p w14:paraId="4640F2BB" w14:textId="77777777" w:rsidR="00E469B1" w:rsidRDefault="00E469B1" w:rsidP="00E469B1">
      <w:pPr>
        <w:rPr>
          <w:rFonts w:asciiTheme="majorHAnsi" w:hAnsiTheme="majorHAnsi"/>
          <w:sz w:val="21"/>
          <w:szCs w:val="21"/>
          <w:lang w:val="es-ES"/>
        </w:rPr>
      </w:pPr>
    </w:p>
    <w:p w14:paraId="3557F07F" w14:textId="65D2356D" w:rsidR="00E469B1" w:rsidRDefault="00E469B1" w:rsidP="00E469B1">
      <w:pPr>
        <w:pStyle w:val="Prrafodelista"/>
        <w:numPr>
          <w:ilvl w:val="0"/>
          <w:numId w:val="9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>Accede a tu cuenta de Gmail.</w:t>
      </w:r>
    </w:p>
    <w:p w14:paraId="7B312413" w14:textId="068DD656" w:rsidR="00E469B1" w:rsidRPr="00F930D5" w:rsidRDefault="00E469B1" w:rsidP="00E469B1">
      <w:pPr>
        <w:pStyle w:val="Prrafodelista"/>
        <w:numPr>
          <w:ilvl w:val="0"/>
          <w:numId w:val="9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>Haz clic en el icono de configuración (</w:t>
      </w:r>
      <w:r w:rsidR="00F930D5" w:rsidRPr="00E469B1">
        <w:rPr>
          <w:rFonts w:ascii="Segoe UI Emoji" w:hAnsi="Segoe UI Emoji" w:cs="Segoe UI Emoji"/>
          <w:b/>
          <w:bCs/>
          <w:sz w:val="21"/>
          <w:szCs w:val="21"/>
          <w:lang w:val="es-ES"/>
        </w:rPr>
        <w:t>⚙️</w:t>
      </w:r>
      <w:r>
        <w:rPr>
          <w:sz w:val="21"/>
          <w:szCs w:val="21"/>
          <w:lang w:val="es-ES"/>
        </w:rPr>
        <w:t xml:space="preserve">) en la esquina superior derecha y selecciona </w:t>
      </w:r>
      <w:r w:rsidR="00F930D5">
        <w:rPr>
          <w:b/>
          <w:bCs/>
          <w:sz w:val="21"/>
          <w:szCs w:val="21"/>
          <w:lang w:val="es-ES"/>
        </w:rPr>
        <w:t>Ver todos los ajustes.</w:t>
      </w:r>
    </w:p>
    <w:p w14:paraId="09140F4D" w14:textId="7A967212" w:rsidR="00F930D5" w:rsidRDefault="00F930D5" w:rsidP="00E469B1">
      <w:pPr>
        <w:pStyle w:val="Prrafodelista"/>
        <w:numPr>
          <w:ilvl w:val="0"/>
          <w:numId w:val="9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 xml:space="preserve">En la pestaña </w:t>
      </w:r>
      <w:r>
        <w:rPr>
          <w:b/>
          <w:bCs/>
          <w:sz w:val="21"/>
          <w:szCs w:val="21"/>
          <w:lang w:val="es-ES"/>
        </w:rPr>
        <w:t>General</w:t>
      </w:r>
      <w:r>
        <w:rPr>
          <w:sz w:val="21"/>
          <w:szCs w:val="21"/>
          <w:lang w:val="es-ES"/>
        </w:rPr>
        <w:t xml:space="preserve">, baja hasta la sección </w:t>
      </w:r>
      <w:r>
        <w:rPr>
          <w:b/>
          <w:bCs/>
          <w:sz w:val="21"/>
          <w:szCs w:val="21"/>
          <w:lang w:val="es-ES"/>
        </w:rPr>
        <w:t>Firma.</w:t>
      </w:r>
    </w:p>
    <w:p w14:paraId="2489D716" w14:textId="536AE0EB" w:rsidR="00F930D5" w:rsidRDefault="00F930D5" w:rsidP="00E469B1">
      <w:pPr>
        <w:pStyle w:val="Prrafodelista"/>
        <w:numPr>
          <w:ilvl w:val="0"/>
          <w:numId w:val="9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 xml:space="preserve">Haz clic en </w:t>
      </w:r>
      <w:r>
        <w:rPr>
          <w:b/>
          <w:bCs/>
          <w:sz w:val="21"/>
          <w:szCs w:val="21"/>
          <w:lang w:val="es-ES"/>
        </w:rPr>
        <w:t>Crear</w:t>
      </w:r>
      <w:r w:rsidR="00534E77">
        <w:rPr>
          <w:b/>
          <w:bCs/>
          <w:sz w:val="21"/>
          <w:szCs w:val="21"/>
          <w:lang w:val="es-ES"/>
        </w:rPr>
        <w:t xml:space="preserve"> </w:t>
      </w:r>
      <w:r w:rsidR="00534E77">
        <w:rPr>
          <w:sz w:val="21"/>
          <w:szCs w:val="21"/>
          <w:lang w:val="es-ES"/>
        </w:rPr>
        <w:t>y</w:t>
      </w:r>
      <w:r>
        <w:rPr>
          <w:b/>
          <w:bCs/>
          <w:sz w:val="21"/>
          <w:szCs w:val="21"/>
          <w:lang w:val="es-ES"/>
        </w:rPr>
        <w:t xml:space="preserve"> </w:t>
      </w:r>
      <w:r>
        <w:rPr>
          <w:sz w:val="21"/>
          <w:szCs w:val="21"/>
          <w:lang w:val="es-ES"/>
        </w:rPr>
        <w:t>ponle un nombre (</w:t>
      </w:r>
      <w:r>
        <w:rPr>
          <w:i/>
          <w:iCs/>
          <w:sz w:val="21"/>
          <w:szCs w:val="21"/>
          <w:lang w:val="es-ES"/>
        </w:rPr>
        <w:t>Ej. Nilfisk Campaña Primavera 2025</w:t>
      </w:r>
      <w:r>
        <w:rPr>
          <w:sz w:val="21"/>
          <w:szCs w:val="21"/>
          <w:lang w:val="es-ES"/>
        </w:rPr>
        <w:t>)</w:t>
      </w:r>
      <w:r w:rsidR="00534E77">
        <w:rPr>
          <w:sz w:val="21"/>
          <w:szCs w:val="21"/>
          <w:lang w:val="es-ES"/>
        </w:rPr>
        <w:t>.</w:t>
      </w:r>
    </w:p>
    <w:p w14:paraId="16C3EAD0" w14:textId="13F83988" w:rsidR="005625B9" w:rsidRDefault="005625B9" w:rsidP="005625B9">
      <w:pPr>
        <w:rPr>
          <w:sz w:val="21"/>
          <w:szCs w:val="21"/>
          <w:lang w:val="es-ES"/>
        </w:rPr>
      </w:pPr>
      <w:r w:rsidRPr="005625B9">
        <w:rPr>
          <w:noProof/>
          <w:sz w:val="21"/>
          <w:szCs w:val="21"/>
          <w:lang w:val="es-ES"/>
        </w:rPr>
        <w:lastRenderedPageBreak/>
        <w:drawing>
          <wp:inline distT="0" distB="0" distL="0" distR="0" wp14:anchorId="34C3CCA8" wp14:editId="0F437EC6">
            <wp:extent cx="5759450" cy="3195320"/>
            <wp:effectExtent l="0" t="0" r="0" b="5080"/>
            <wp:docPr id="797935141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935141" name="Imagen 1" descr="Interfaz de usuario gráfica, Texto, Aplicación&#10;&#10;El contenido generado por IA puede ser incorrec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F76CF" w14:textId="4E434DBB" w:rsidR="00534E77" w:rsidRDefault="00FF3D08" w:rsidP="00534E77">
      <w:pPr>
        <w:pStyle w:val="Prrafodelista"/>
        <w:numPr>
          <w:ilvl w:val="0"/>
          <w:numId w:val="9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 xml:space="preserve">Haz clic en el símbolo de </w:t>
      </w:r>
      <w:r>
        <w:rPr>
          <w:b/>
          <w:bCs/>
          <w:sz w:val="21"/>
          <w:szCs w:val="21"/>
          <w:lang w:val="es-ES"/>
        </w:rPr>
        <w:t>Insertar imagen</w:t>
      </w:r>
      <w:r>
        <w:rPr>
          <w:sz w:val="21"/>
          <w:szCs w:val="21"/>
          <w:lang w:val="es-ES"/>
        </w:rPr>
        <w:t xml:space="preserve"> (</w:t>
      </w:r>
      <w:r w:rsidR="00C87164">
        <w:rPr>
          <w:sz w:val="21"/>
          <w:szCs w:val="21"/>
          <w:lang w:val="es-ES"/>
        </w:rPr>
        <w:t xml:space="preserve">probablemente tengas que subir la imagen primero: para ello, simplemente </w:t>
      </w:r>
      <w:r w:rsidR="00187C7E">
        <w:rPr>
          <w:sz w:val="21"/>
          <w:szCs w:val="21"/>
          <w:lang w:val="es-ES"/>
        </w:rPr>
        <w:t xml:space="preserve">haz clic en </w:t>
      </w:r>
      <w:r w:rsidR="00AB1D0F">
        <w:rPr>
          <w:sz w:val="21"/>
          <w:szCs w:val="21"/>
          <w:lang w:val="es-ES"/>
        </w:rPr>
        <w:t xml:space="preserve">la pestaña de </w:t>
      </w:r>
      <w:r w:rsidR="00187C7E">
        <w:rPr>
          <w:b/>
          <w:bCs/>
          <w:sz w:val="21"/>
          <w:szCs w:val="21"/>
          <w:lang w:val="es-ES"/>
        </w:rPr>
        <w:t>Google Drive &gt; Subir &gt; Examinar &gt; Elegir imagen</w:t>
      </w:r>
      <w:r w:rsidR="00AB1D0F">
        <w:rPr>
          <w:sz w:val="21"/>
          <w:szCs w:val="21"/>
          <w:lang w:val="es-ES"/>
        </w:rPr>
        <w:t>).</w:t>
      </w:r>
    </w:p>
    <w:p w14:paraId="62371288" w14:textId="2B6CF7FD" w:rsidR="00F23955" w:rsidRDefault="00F23955" w:rsidP="00F23955">
      <w:pPr>
        <w:jc w:val="center"/>
        <w:rPr>
          <w:sz w:val="21"/>
          <w:szCs w:val="21"/>
          <w:lang w:val="es-ES"/>
        </w:rPr>
      </w:pPr>
      <w:r w:rsidRPr="00F23955">
        <w:rPr>
          <w:noProof/>
          <w:sz w:val="21"/>
          <w:szCs w:val="21"/>
          <w:lang w:val="es-ES"/>
        </w:rPr>
        <w:drawing>
          <wp:inline distT="0" distB="0" distL="0" distR="0" wp14:anchorId="0E727CA8" wp14:editId="76DA3CAF">
            <wp:extent cx="4515480" cy="485843"/>
            <wp:effectExtent l="0" t="0" r="0" b="9525"/>
            <wp:docPr id="1307216021" name="Imagen 1" descr="Imagen que contien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216021" name="Imagen 1" descr="Imagen que contiene Texto&#10;&#10;El contenido generado por IA puede ser incorrecto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485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9658F" w14:textId="59655CF7" w:rsidR="00860C67" w:rsidRDefault="009D1F64" w:rsidP="00623478">
      <w:pPr>
        <w:pStyle w:val="Prrafodelista"/>
        <w:numPr>
          <w:ilvl w:val="0"/>
          <w:numId w:val="9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 xml:space="preserve">A contrario que </w:t>
      </w:r>
      <w:r w:rsidR="0071332F">
        <w:rPr>
          <w:sz w:val="21"/>
          <w:szCs w:val="21"/>
          <w:lang w:val="es-ES"/>
        </w:rPr>
        <w:t xml:space="preserve">en otros </w:t>
      </w:r>
      <w:r w:rsidR="004A2F7F">
        <w:rPr>
          <w:sz w:val="21"/>
          <w:szCs w:val="21"/>
          <w:lang w:val="es-ES"/>
        </w:rPr>
        <w:t xml:space="preserve">clientes de correo, en Gmail </w:t>
      </w:r>
      <w:r w:rsidR="00CC4FCF">
        <w:rPr>
          <w:sz w:val="21"/>
          <w:szCs w:val="21"/>
          <w:lang w:val="es-ES"/>
        </w:rPr>
        <w:t xml:space="preserve">no se puede vincular un enlace externo en la propia imagen. Recomendamos crear un texto debajo de la imagen, en cursiva, </w:t>
      </w:r>
      <w:r w:rsidR="00623478">
        <w:rPr>
          <w:sz w:val="21"/>
          <w:szCs w:val="21"/>
          <w:lang w:val="es-ES"/>
        </w:rPr>
        <w:t xml:space="preserve">seleccionar lo que queramos vincular (en este caso “clic aquí”), y pulsamos el icono de </w:t>
      </w:r>
      <w:r w:rsidR="00623478" w:rsidRPr="00623478">
        <w:rPr>
          <w:sz w:val="21"/>
          <w:szCs w:val="21"/>
          <w:lang w:val="es-ES"/>
        </w:rPr>
        <w:t>Enlace</w:t>
      </w:r>
      <w:r w:rsidR="00623478">
        <w:rPr>
          <w:sz w:val="21"/>
          <w:szCs w:val="21"/>
          <w:lang w:val="es-ES"/>
        </w:rPr>
        <w:t xml:space="preserve">. </w:t>
      </w:r>
    </w:p>
    <w:p w14:paraId="7B357B1D" w14:textId="7B3231B2" w:rsidR="00F23955" w:rsidRPr="00623478" w:rsidRDefault="00552291" w:rsidP="00860C67">
      <w:pPr>
        <w:pStyle w:val="Prrafodelista"/>
        <w:numPr>
          <w:ilvl w:val="0"/>
          <w:numId w:val="0"/>
        </w:numPr>
        <w:ind w:left="720"/>
        <w:rPr>
          <w:sz w:val="21"/>
          <w:szCs w:val="21"/>
          <w:lang w:val="es-ES"/>
        </w:rPr>
      </w:pPr>
      <w:r w:rsidRPr="00623478">
        <w:rPr>
          <w:sz w:val="21"/>
          <w:szCs w:val="21"/>
          <w:lang w:val="es-ES"/>
        </w:rPr>
        <w:br/>
      </w:r>
      <w:r w:rsidRPr="00552291">
        <w:rPr>
          <w:noProof/>
          <w:lang w:val="es-ES"/>
        </w:rPr>
        <w:drawing>
          <wp:inline distT="0" distB="0" distL="0" distR="0" wp14:anchorId="17910232" wp14:editId="590BB4A4">
            <wp:extent cx="4591050" cy="1038680"/>
            <wp:effectExtent l="0" t="0" r="0" b="9525"/>
            <wp:docPr id="1112844666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844666" name="Imagen 1" descr="Interfaz de usuario gráfica, Texto, Aplicación&#10;&#10;El contenido generado por IA puede ser incorrecto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03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61E63F" w14:textId="0BF11BA8" w:rsidR="00F930D5" w:rsidRDefault="00F930D5" w:rsidP="00E469B1">
      <w:pPr>
        <w:pStyle w:val="Prrafodelista"/>
        <w:numPr>
          <w:ilvl w:val="0"/>
          <w:numId w:val="9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>En “</w:t>
      </w:r>
      <w:r w:rsidR="00860C67">
        <w:rPr>
          <w:sz w:val="21"/>
          <w:szCs w:val="21"/>
          <w:lang w:val="es-ES"/>
        </w:rPr>
        <w:t>Valores predeterminados</w:t>
      </w:r>
      <w:r>
        <w:rPr>
          <w:sz w:val="21"/>
          <w:szCs w:val="21"/>
          <w:lang w:val="es-ES"/>
        </w:rPr>
        <w:t xml:space="preserve"> de firma”, </w:t>
      </w:r>
      <w:r w:rsidR="00381B82">
        <w:rPr>
          <w:sz w:val="21"/>
          <w:szCs w:val="21"/>
          <w:lang w:val="es-ES"/>
        </w:rPr>
        <w:t>elegimos la firma que acabamos de crear, tanto “Para correos nuevos” como “Para respuestas/ reenvíos”.</w:t>
      </w:r>
    </w:p>
    <w:p w14:paraId="059BA3E1" w14:textId="3EFAA2C8" w:rsidR="0053774B" w:rsidRDefault="0053774B" w:rsidP="0053774B">
      <w:pPr>
        <w:jc w:val="center"/>
        <w:rPr>
          <w:sz w:val="21"/>
          <w:szCs w:val="21"/>
          <w:lang w:val="es-ES"/>
        </w:rPr>
      </w:pPr>
      <w:r w:rsidRPr="0053774B">
        <w:rPr>
          <w:noProof/>
          <w:sz w:val="21"/>
          <w:szCs w:val="21"/>
          <w:lang w:val="es-ES"/>
        </w:rPr>
        <w:drawing>
          <wp:inline distT="0" distB="0" distL="0" distR="0" wp14:anchorId="3043A83A" wp14:editId="7F8B4758">
            <wp:extent cx="3886742" cy="1019317"/>
            <wp:effectExtent l="0" t="0" r="0" b="9525"/>
            <wp:docPr id="354703925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4703925" name="Imagen 1" descr="Interfaz de usuario gráfica, Texto, Aplicación&#10;&#10;El contenido generado por IA puede ser incorrecto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86742" cy="1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7BE8B" w14:textId="77777777" w:rsidR="00A91395" w:rsidRPr="0053774B" w:rsidRDefault="00A91395" w:rsidP="0053774B">
      <w:pPr>
        <w:jc w:val="center"/>
        <w:rPr>
          <w:sz w:val="21"/>
          <w:szCs w:val="21"/>
          <w:lang w:val="es-ES"/>
        </w:rPr>
      </w:pPr>
    </w:p>
    <w:p w14:paraId="325A49BC" w14:textId="74C940E5" w:rsidR="00F930D5" w:rsidRPr="00A91395" w:rsidRDefault="00A91395" w:rsidP="00E469B1">
      <w:pPr>
        <w:pStyle w:val="Prrafodelista"/>
        <w:numPr>
          <w:ilvl w:val="0"/>
          <w:numId w:val="9"/>
        </w:numPr>
        <w:rPr>
          <w:sz w:val="21"/>
          <w:szCs w:val="21"/>
          <w:lang w:val="es-ES"/>
        </w:rPr>
      </w:pPr>
      <w:r>
        <w:rPr>
          <w:sz w:val="21"/>
          <w:szCs w:val="21"/>
          <w:lang w:val="es-ES"/>
        </w:rPr>
        <w:t>Por último y muy importante: b</w:t>
      </w:r>
      <w:r w:rsidR="00F930D5">
        <w:rPr>
          <w:sz w:val="21"/>
          <w:szCs w:val="21"/>
          <w:lang w:val="es-ES"/>
        </w:rPr>
        <w:t xml:space="preserve">aja hasta el final y haz clic en </w:t>
      </w:r>
      <w:r w:rsidR="00F930D5">
        <w:rPr>
          <w:b/>
          <w:bCs/>
          <w:sz w:val="21"/>
          <w:szCs w:val="21"/>
          <w:lang w:val="es-ES"/>
        </w:rPr>
        <w:t>Guardar cambios.</w:t>
      </w:r>
    </w:p>
    <w:p w14:paraId="21650305" w14:textId="09960BAC" w:rsidR="00A91395" w:rsidRPr="00A91395" w:rsidRDefault="00A91395" w:rsidP="00A91395">
      <w:pPr>
        <w:rPr>
          <w:sz w:val="21"/>
          <w:szCs w:val="21"/>
          <w:lang w:val="es-ES"/>
        </w:rPr>
      </w:pPr>
      <w:r w:rsidRPr="00A91395">
        <w:rPr>
          <w:noProof/>
          <w:sz w:val="21"/>
          <w:szCs w:val="21"/>
          <w:lang w:val="es-ES"/>
        </w:rPr>
        <w:drawing>
          <wp:inline distT="0" distB="0" distL="0" distR="0" wp14:anchorId="5C4A8CE4" wp14:editId="66981DEF">
            <wp:extent cx="5759450" cy="2654935"/>
            <wp:effectExtent l="0" t="0" r="0" b="0"/>
            <wp:docPr id="2131910472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910472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247EB" w14:textId="77777777" w:rsidR="0053774B" w:rsidRPr="00A91395" w:rsidRDefault="0053774B" w:rsidP="00A91395">
      <w:pPr>
        <w:rPr>
          <w:sz w:val="21"/>
          <w:szCs w:val="21"/>
          <w:lang w:val="es-ES"/>
        </w:rPr>
      </w:pPr>
    </w:p>
    <w:p w14:paraId="05E71534" w14:textId="77777777" w:rsidR="00F930D5" w:rsidRDefault="00F930D5" w:rsidP="00F930D5">
      <w:pPr>
        <w:rPr>
          <w:sz w:val="21"/>
          <w:szCs w:val="21"/>
          <w:lang w:val="es-ES"/>
        </w:rPr>
      </w:pPr>
    </w:p>
    <w:p w14:paraId="4289973B" w14:textId="3BD2013A" w:rsidR="00F930D5" w:rsidRDefault="00A91395" w:rsidP="00F930D5">
      <w:pPr>
        <w:pStyle w:val="Ttulo2"/>
        <w:rPr>
          <w:lang w:val="es-ES"/>
        </w:rPr>
      </w:pPr>
      <w:r>
        <w:rPr>
          <w:lang w:val="es-ES"/>
        </w:rPr>
        <w:t>APPLE MAIL</w:t>
      </w:r>
      <w:r w:rsidR="00F930D5">
        <w:rPr>
          <w:lang w:val="es-ES"/>
        </w:rPr>
        <w:t xml:space="preserve"> (MacOS):</w:t>
      </w:r>
    </w:p>
    <w:p w14:paraId="521BCBEC" w14:textId="77777777" w:rsidR="00F930D5" w:rsidRDefault="00F930D5" w:rsidP="00F930D5">
      <w:pPr>
        <w:rPr>
          <w:lang w:val="es-ES"/>
        </w:rPr>
      </w:pPr>
    </w:p>
    <w:p w14:paraId="150F3C40" w14:textId="10A79349" w:rsidR="00F930D5" w:rsidRPr="00F930D5" w:rsidRDefault="00F930D5" w:rsidP="00F930D5">
      <w:pPr>
        <w:pStyle w:val="Prrafodelista"/>
        <w:numPr>
          <w:ilvl w:val="0"/>
          <w:numId w:val="11"/>
        </w:numPr>
        <w:rPr>
          <w:sz w:val="21"/>
          <w:szCs w:val="21"/>
          <w:lang w:val="es-ES"/>
        </w:rPr>
      </w:pPr>
      <w:r w:rsidRPr="00F930D5">
        <w:rPr>
          <w:sz w:val="21"/>
          <w:szCs w:val="21"/>
          <w:lang w:val="es-ES"/>
        </w:rPr>
        <w:t>Abre la app Mail en tu Mac.</w:t>
      </w:r>
    </w:p>
    <w:p w14:paraId="6FC96B23" w14:textId="5FAEE7D4" w:rsidR="00F930D5" w:rsidRPr="00F930D5" w:rsidRDefault="00F930D5" w:rsidP="00F930D5">
      <w:pPr>
        <w:pStyle w:val="Prrafodelista"/>
        <w:numPr>
          <w:ilvl w:val="0"/>
          <w:numId w:val="11"/>
        </w:numPr>
        <w:rPr>
          <w:sz w:val="21"/>
          <w:szCs w:val="21"/>
          <w:lang w:val="es-ES"/>
        </w:rPr>
      </w:pPr>
      <w:r w:rsidRPr="00F930D5">
        <w:rPr>
          <w:sz w:val="21"/>
          <w:szCs w:val="21"/>
          <w:lang w:val="es-ES"/>
        </w:rPr>
        <w:t xml:space="preserve">Ve a </w:t>
      </w:r>
      <w:r w:rsidRPr="00F930D5">
        <w:rPr>
          <w:b/>
          <w:bCs/>
          <w:sz w:val="21"/>
          <w:szCs w:val="21"/>
          <w:lang w:val="es-ES"/>
        </w:rPr>
        <w:t>Mail &gt; Preferencias &gt; Firmas.</w:t>
      </w:r>
    </w:p>
    <w:p w14:paraId="36954720" w14:textId="0C5E737D" w:rsidR="00F930D5" w:rsidRPr="00F930D5" w:rsidRDefault="00F930D5" w:rsidP="00F930D5">
      <w:pPr>
        <w:pStyle w:val="Prrafodelista"/>
        <w:numPr>
          <w:ilvl w:val="0"/>
          <w:numId w:val="11"/>
        </w:numPr>
        <w:rPr>
          <w:lang w:val="es-ES"/>
        </w:rPr>
      </w:pPr>
      <w:r w:rsidRPr="00F930D5">
        <w:rPr>
          <w:sz w:val="21"/>
          <w:szCs w:val="21"/>
          <w:lang w:val="es-ES"/>
        </w:rPr>
        <w:t>Selecciona la cuenta de correo donde quieres añadir la firma.</w:t>
      </w:r>
    </w:p>
    <w:p w14:paraId="1BA2BD78" w14:textId="64BA441F" w:rsidR="00F930D5" w:rsidRPr="00F930D5" w:rsidRDefault="00F930D5" w:rsidP="00F930D5">
      <w:pPr>
        <w:pStyle w:val="Prrafodelista"/>
        <w:numPr>
          <w:ilvl w:val="0"/>
          <w:numId w:val="11"/>
        </w:numPr>
        <w:rPr>
          <w:lang w:val="es-ES"/>
        </w:rPr>
      </w:pPr>
      <w:r>
        <w:rPr>
          <w:sz w:val="21"/>
          <w:szCs w:val="21"/>
          <w:lang w:val="es-ES"/>
        </w:rPr>
        <w:t>Pulsa el botón + para crear una nueva firma y ponle nombre (</w:t>
      </w:r>
      <w:r>
        <w:rPr>
          <w:i/>
          <w:iCs/>
          <w:sz w:val="21"/>
          <w:szCs w:val="21"/>
          <w:lang w:val="es-ES"/>
        </w:rPr>
        <w:t>Ej. Nilfisk Campaña Primavera 2025</w:t>
      </w:r>
      <w:r>
        <w:rPr>
          <w:sz w:val="21"/>
          <w:szCs w:val="21"/>
          <w:lang w:val="es-ES"/>
        </w:rPr>
        <w:t>).</w:t>
      </w:r>
    </w:p>
    <w:p w14:paraId="5FD31CF4" w14:textId="214CFE30" w:rsidR="00F930D5" w:rsidRPr="00F930D5" w:rsidRDefault="00F930D5" w:rsidP="00F930D5">
      <w:pPr>
        <w:pStyle w:val="Prrafodelista"/>
        <w:numPr>
          <w:ilvl w:val="0"/>
          <w:numId w:val="11"/>
        </w:numPr>
        <w:rPr>
          <w:lang w:val="es-ES"/>
        </w:rPr>
      </w:pPr>
      <w:r>
        <w:rPr>
          <w:sz w:val="21"/>
          <w:szCs w:val="21"/>
          <w:lang w:val="es-ES"/>
        </w:rPr>
        <w:t xml:space="preserve">Añade el </w:t>
      </w:r>
      <w:r>
        <w:rPr>
          <w:i/>
          <w:iCs/>
          <w:sz w:val="21"/>
          <w:szCs w:val="21"/>
          <w:lang w:val="es-ES"/>
        </w:rPr>
        <w:t xml:space="preserve">banner </w:t>
      </w:r>
      <w:r w:rsidRPr="00A91395">
        <w:rPr>
          <w:sz w:val="21"/>
          <w:szCs w:val="21"/>
          <w:lang w:val="es-ES"/>
        </w:rPr>
        <w:t>proporcionado</w:t>
      </w:r>
      <w:r>
        <w:rPr>
          <w:sz w:val="21"/>
          <w:szCs w:val="21"/>
          <w:lang w:val="es-ES"/>
        </w:rPr>
        <w:t xml:space="preserve"> debajo de tu información de contacto.</w:t>
      </w:r>
    </w:p>
    <w:p w14:paraId="6682AA6D" w14:textId="4A858785" w:rsidR="00F930D5" w:rsidRPr="00F930D5" w:rsidRDefault="00F930D5" w:rsidP="00F930D5">
      <w:pPr>
        <w:pStyle w:val="Prrafodelista"/>
        <w:numPr>
          <w:ilvl w:val="0"/>
          <w:numId w:val="11"/>
        </w:numPr>
        <w:rPr>
          <w:lang w:val="es-ES"/>
        </w:rPr>
      </w:pPr>
      <w:r>
        <w:rPr>
          <w:sz w:val="21"/>
          <w:szCs w:val="21"/>
          <w:lang w:val="es-ES"/>
        </w:rPr>
        <w:t>Cierra la ventana para guardar los cambios.</w:t>
      </w:r>
    </w:p>
    <w:p w14:paraId="4545F939" w14:textId="77777777" w:rsidR="00F930D5" w:rsidRDefault="00F930D5" w:rsidP="00F930D5">
      <w:pPr>
        <w:rPr>
          <w:sz w:val="21"/>
          <w:szCs w:val="21"/>
          <w:lang w:val="es-ES"/>
        </w:rPr>
      </w:pPr>
    </w:p>
    <w:p w14:paraId="730BC6EA" w14:textId="77777777" w:rsidR="00F930D5" w:rsidRPr="00F930D5" w:rsidRDefault="00F930D5" w:rsidP="00F930D5">
      <w:pPr>
        <w:rPr>
          <w:b/>
          <w:bCs/>
          <w:sz w:val="21"/>
          <w:szCs w:val="21"/>
          <w:lang w:val="es-ES"/>
        </w:rPr>
      </w:pPr>
    </w:p>
    <w:sectPr w:rsidR="00F930D5" w:rsidRPr="00F930D5" w:rsidSect="0024773C">
      <w:headerReference w:type="default" r:id="rId23"/>
      <w:footerReference w:type="default" r:id="rId24"/>
      <w:headerReference w:type="first" r:id="rId25"/>
      <w:footerReference w:type="first" r:id="rId26"/>
      <w:pgSz w:w="11906" w:h="16838" w:code="9"/>
      <w:pgMar w:top="1134" w:right="1418" w:bottom="1135" w:left="1418" w:header="709" w:footer="3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A9582" w14:textId="77777777" w:rsidR="00C60FCF" w:rsidRDefault="00C60FCF" w:rsidP="009E71C6">
      <w:r>
        <w:separator/>
      </w:r>
    </w:p>
  </w:endnote>
  <w:endnote w:type="continuationSeparator" w:id="0">
    <w:p w14:paraId="5424697C" w14:textId="77777777" w:rsidR="00C60FCF" w:rsidRDefault="00C60FCF" w:rsidP="009E71C6">
      <w:r>
        <w:continuationSeparator/>
      </w:r>
    </w:p>
  </w:endnote>
  <w:endnote w:type="continuationNotice" w:id="1">
    <w:p w14:paraId="67824EB9" w14:textId="77777777" w:rsidR="00C60FCF" w:rsidRDefault="00C60FCF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boto Light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Roboto Bold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Roboto Medium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27640E" w14:textId="49D02519" w:rsidR="005B557F" w:rsidRPr="00413BC7" w:rsidRDefault="00000000" w:rsidP="009E71C6">
    <w:pPr>
      <w:pStyle w:val="Footertext"/>
    </w:pPr>
    <w:sdt>
      <w:sdtPr>
        <w:id w:val="-2121143407"/>
        <w:docPartObj>
          <w:docPartGallery w:val="Page Numbers (Bottom of Page)"/>
          <w:docPartUnique/>
        </w:docPartObj>
      </w:sdtPr>
      <w:sdtContent>
        <w:r w:rsidR="00143644">
          <w:fldChar w:fldCharType="begin"/>
        </w:r>
        <w:r w:rsidR="00143644">
          <w:instrText xml:space="preserve"> DATE \@ "MMMM d, yyyy" </w:instrText>
        </w:r>
        <w:r w:rsidR="00143644">
          <w:fldChar w:fldCharType="separate"/>
        </w:r>
        <w:r w:rsidR="00634544">
          <w:rPr>
            <w:noProof/>
          </w:rPr>
          <w:t>March 21, 2025</w:t>
        </w:r>
        <w:r w:rsidR="00143644">
          <w:fldChar w:fldCharType="end"/>
        </w:r>
        <w:r w:rsidR="00413BC7" w:rsidRPr="00EF099F">
          <w:t xml:space="preserve"> </w:t>
        </w:r>
        <w:r w:rsidR="00413BC7">
          <w:tab/>
        </w:r>
        <w:r w:rsidR="00413BC7" w:rsidRPr="00EF099F">
          <w:tab/>
        </w:r>
        <w:sdt>
          <w:sdtPr>
            <w:id w:val="1938790436"/>
            <w:docPartObj>
              <w:docPartGallery w:val="Page Numbers (Top of Page)"/>
              <w:docPartUnique/>
            </w:docPartObj>
          </w:sdtPr>
          <w:sdtContent>
            <w:r w:rsidR="00413BC7" w:rsidRPr="00EF099F">
              <w:t xml:space="preserve">Page </w:t>
            </w:r>
            <w:r w:rsidR="00413BC7" w:rsidRPr="00EF099F">
              <w:fldChar w:fldCharType="begin"/>
            </w:r>
            <w:r w:rsidR="00413BC7" w:rsidRPr="00EF099F">
              <w:instrText xml:space="preserve"> PAGE </w:instrText>
            </w:r>
            <w:r w:rsidR="00413BC7" w:rsidRPr="00EF099F">
              <w:fldChar w:fldCharType="separate"/>
            </w:r>
            <w:r w:rsidR="00413BC7">
              <w:t>1</w:t>
            </w:r>
            <w:r w:rsidR="00413BC7" w:rsidRPr="00EF099F">
              <w:fldChar w:fldCharType="end"/>
            </w:r>
            <w:r w:rsidR="00413BC7" w:rsidRPr="00EF099F">
              <w:t xml:space="preserve"> / </w:t>
            </w:r>
            <w:r w:rsidR="00413BC7">
              <w:fldChar w:fldCharType="begin"/>
            </w:r>
            <w:r w:rsidR="00413BC7">
              <w:instrText xml:space="preserve"> NUMPAGES  </w:instrText>
            </w:r>
            <w:r w:rsidR="00413BC7">
              <w:fldChar w:fldCharType="separate"/>
            </w:r>
            <w:r w:rsidR="00413BC7">
              <w:t>2</w:t>
            </w:r>
            <w:r w:rsidR="00413BC7">
              <w:fldChar w:fldCharType="end"/>
            </w:r>
          </w:sdtContent>
        </w:sdt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090BCC" w14:textId="77777777" w:rsidR="00C6177E" w:rsidRPr="00EF099F" w:rsidRDefault="00000000" w:rsidP="009E71C6">
    <w:pPr>
      <w:pStyle w:val="Footertext"/>
    </w:pPr>
    <w:sdt>
      <w:sdtPr>
        <w:id w:val="1048420031"/>
        <w:docPartObj>
          <w:docPartGallery w:val="Page Numbers (Bottom of Page)"/>
          <w:docPartUnique/>
        </w:docPartObj>
      </w:sdtPr>
      <w:sdtContent>
        <w:r w:rsidR="0005290B">
          <w:t>March 6, 2022</w:t>
        </w:r>
        <w:r w:rsidR="00EF099F" w:rsidRPr="00EF099F">
          <w:t xml:space="preserve"> </w:t>
        </w:r>
        <w:r w:rsidR="0005290B">
          <w:tab/>
        </w:r>
        <w:r w:rsidR="00EF099F" w:rsidRPr="00EF099F">
          <w:tab/>
        </w:r>
        <w:sdt>
          <w:sdtPr>
            <w:id w:val="-1705238520"/>
            <w:docPartObj>
              <w:docPartGallery w:val="Page Numbers (Top of Page)"/>
              <w:docPartUnique/>
            </w:docPartObj>
          </w:sdtPr>
          <w:sdtContent>
            <w:r w:rsidR="00EF099F" w:rsidRPr="00EF099F">
              <w:t xml:space="preserve">Page </w:t>
            </w:r>
            <w:r w:rsidR="00EF099F" w:rsidRPr="00EF099F">
              <w:fldChar w:fldCharType="begin"/>
            </w:r>
            <w:r w:rsidR="00EF099F" w:rsidRPr="00EF099F">
              <w:instrText xml:space="preserve"> PAGE </w:instrText>
            </w:r>
            <w:r w:rsidR="00EF099F" w:rsidRPr="00EF099F">
              <w:fldChar w:fldCharType="separate"/>
            </w:r>
            <w:r w:rsidR="00EF099F" w:rsidRPr="00EF099F">
              <w:t>1</w:t>
            </w:r>
            <w:r w:rsidR="00EF099F" w:rsidRPr="00EF099F">
              <w:fldChar w:fldCharType="end"/>
            </w:r>
            <w:r w:rsidR="00EF099F" w:rsidRPr="00EF099F">
              <w:t xml:space="preserve"> / </w:t>
            </w:r>
            <w:r w:rsidR="00EF099F">
              <w:fldChar w:fldCharType="begin"/>
            </w:r>
            <w:r w:rsidR="00EF099F">
              <w:instrText xml:space="preserve"> NUMPAGES  </w:instrText>
            </w:r>
            <w:r w:rsidR="00EF099F">
              <w:fldChar w:fldCharType="separate"/>
            </w:r>
            <w:r w:rsidR="00EF099F" w:rsidRPr="00EF099F">
              <w:t>4</w:t>
            </w:r>
            <w:r w:rsidR="00EF099F">
              <w:fldChar w:fldCharType="end"/>
            </w:r>
          </w:sdtContent>
        </w:sdt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91980A" w14:textId="77777777" w:rsidR="00C60FCF" w:rsidRDefault="00C60FCF" w:rsidP="009E71C6">
      <w:r>
        <w:separator/>
      </w:r>
    </w:p>
  </w:footnote>
  <w:footnote w:type="continuationSeparator" w:id="0">
    <w:p w14:paraId="072DAAFB" w14:textId="77777777" w:rsidR="00C60FCF" w:rsidRDefault="00C60FCF" w:rsidP="009E71C6">
      <w:r>
        <w:continuationSeparator/>
      </w:r>
    </w:p>
  </w:footnote>
  <w:footnote w:type="continuationNotice" w:id="1">
    <w:p w14:paraId="21428ABF" w14:textId="77777777" w:rsidR="00C60FCF" w:rsidRDefault="00C60FCF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A4C1E1" w14:textId="77777777" w:rsidR="00AC4000" w:rsidRPr="0024773C" w:rsidRDefault="00060308" w:rsidP="009E71C6">
    <w:pPr>
      <w:pStyle w:val="Encabezado"/>
    </w:pPr>
    <w:r>
      <w:br/>
    </w:r>
    <w:r w:rsidR="0024773C">
      <w:rPr>
        <w:noProof/>
      </w:rPr>
      <w:drawing>
        <wp:anchor distT="0" distB="0" distL="114300" distR="114300" simplePos="0" relativeHeight="251658241" behindDoc="0" locked="0" layoutInCell="1" allowOverlap="1" wp14:anchorId="54BAC080" wp14:editId="1B77DE25">
          <wp:simplePos x="0" y="0"/>
          <wp:positionH relativeFrom="column">
            <wp:posOffset>3881120</wp:posOffset>
          </wp:positionH>
          <wp:positionV relativeFrom="paragraph">
            <wp:posOffset>-40640</wp:posOffset>
          </wp:positionV>
          <wp:extent cx="1895475" cy="727075"/>
          <wp:effectExtent l="0" t="0" r="9525" b="0"/>
          <wp:wrapTopAndBottom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1" name="Picture 2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95475" cy="727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4773C"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9BD73" w14:textId="77777777" w:rsidR="00C6177E" w:rsidRDefault="00B92B55" w:rsidP="009E71C6">
    <w:pPr>
      <w:pStyle w:val="Encabezado"/>
    </w:pPr>
    <w:r>
      <w:rPr>
        <w:noProof/>
      </w:rPr>
      <w:drawing>
        <wp:anchor distT="0" distB="0" distL="114300" distR="114300" simplePos="0" relativeHeight="251658240" behindDoc="0" locked="0" layoutInCell="1" allowOverlap="1" wp14:anchorId="6091FDA4" wp14:editId="5BBC725D">
          <wp:simplePos x="0" y="0"/>
          <wp:positionH relativeFrom="column">
            <wp:posOffset>3881120</wp:posOffset>
          </wp:positionH>
          <wp:positionV relativeFrom="paragraph">
            <wp:posOffset>-40640</wp:posOffset>
          </wp:positionV>
          <wp:extent cx="1895475" cy="727075"/>
          <wp:effectExtent l="0" t="0" r="9525" b="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1" name="Picture 2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95475" cy="7270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04607"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63957"/>
    <w:multiLevelType w:val="hybridMultilevel"/>
    <w:tmpl w:val="14686214"/>
    <w:lvl w:ilvl="0" w:tplc="F5BE30D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3A72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B547B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9F26F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B20AF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8C4C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A0AD3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BD0E41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88C7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18CF77A4"/>
    <w:multiLevelType w:val="hybridMultilevel"/>
    <w:tmpl w:val="2D047E7E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6A4BEA"/>
    <w:multiLevelType w:val="hybridMultilevel"/>
    <w:tmpl w:val="B32ACD6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804125"/>
    <w:multiLevelType w:val="hybridMultilevel"/>
    <w:tmpl w:val="9DCAF0D4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3A1C23"/>
    <w:multiLevelType w:val="hybridMultilevel"/>
    <w:tmpl w:val="89FE7CB6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AA71F02"/>
    <w:multiLevelType w:val="hybridMultilevel"/>
    <w:tmpl w:val="9D1CBA24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562897"/>
    <w:multiLevelType w:val="hybridMultilevel"/>
    <w:tmpl w:val="A86498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69D1629"/>
    <w:multiLevelType w:val="hybridMultilevel"/>
    <w:tmpl w:val="BA30640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C570ED"/>
    <w:multiLevelType w:val="hybridMultilevel"/>
    <w:tmpl w:val="5E207B22"/>
    <w:lvl w:ilvl="0" w:tplc="36DCDCEE">
      <w:start w:val="1"/>
      <w:numFmt w:val="bullet"/>
      <w:pStyle w:val="Prrafodelista"/>
      <w:lvlText w:val="•"/>
      <w:lvlJc w:val="left"/>
      <w:pPr>
        <w:ind w:left="502" w:hanging="360"/>
      </w:pPr>
      <w:rPr>
        <w:rFonts w:ascii="Roboto Light" w:hAnsi="Roboto Light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795A42F1"/>
    <w:multiLevelType w:val="hybridMultilevel"/>
    <w:tmpl w:val="1594192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6E45BD"/>
    <w:multiLevelType w:val="hybridMultilevel"/>
    <w:tmpl w:val="4C0E21B6"/>
    <w:lvl w:ilvl="0" w:tplc="040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4999003">
    <w:abstractNumId w:val="5"/>
  </w:num>
  <w:num w:numId="2" w16cid:durableId="1236085614">
    <w:abstractNumId w:val="6"/>
  </w:num>
  <w:num w:numId="3" w16cid:durableId="1635022758">
    <w:abstractNumId w:val="8"/>
  </w:num>
  <w:num w:numId="4" w16cid:durableId="1175535537">
    <w:abstractNumId w:val="0"/>
  </w:num>
  <w:num w:numId="5" w16cid:durableId="457652557">
    <w:abstractNumId w:val="1"/>
  </w:num>
  <w:num w:numId="6" w16cid:durableId="2002080949">
    <w:abstractNumId w:val="10"/>
  </w:num>
  <w:num w:numId="7" w16cid:durableId="246424566">
    <w:abstractNumId w:val="3"/>
  </w:num>
  <w:num w:numId="8" w16cid:durableId="1147285073">
    <w:abstractNumId w:val="9"/>
  </w:num>
  <w:num w:numId="9" w16cid:durableId="130291651">
    <w:abstractNumId w:val="4"/>
  </w:num>
  <w:num w:numId="10" w16cid:durableId="1502155485">
    <w:abstractNumId w:val="7"/>
  </w:num>
  <w:num w:numId="11" w16cid:durableId="15700003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552B"/>
    <w:rsid w:val="000155FB"/>
    <w:rsid w:val="00035A38"/>
    <w:rsid w:val="0005290B"/>
    <w:rsid w:val="00060308"/>
    <w:rsid w:val="0007454D"/>
    <w:rsid w:val="000F75AC"/>
    <w:rsid w:val="00126CA3"/>
    <w:rsid w:val="00142A74"/>
    <w:rsid w:val="00143644"/>
    <w:rsid w:val="00150050"/>
    <w:rsid w:val="0017046D"/>
    <w:rsid w:val="00187C7E"/>
    <w:rsid w:val="001D078A"/>
    <w:rsid w:val="001D44D9"/>
    <w:rsid w:val="00211174"/>
    <w:rsid w:val="0024773C"/>
    <w:rsid w:val="0026552B"/>
    <w:rsid w:val="00266DCB"/>
    <w:rsid w:val="002720A3"/>
    <w:rsid w:val="002C1880"/>
    <w:rsid w:val="002F425B"/>
    <w:rsid w:val="00356C39"/>
    <w:rsid w:val="00364F9D"/>
    <w:rsid w:val="00381B82"/>
    <w:rsid w:val="003D7E28"/>
    <w:rsid w:val="003F4997"/>
    <w:rsid w:val="00413BC7"/>
    <w:rsid w:val="00421640"/>
    <w:rsid w:val="004812B5"/>
    <w:rsid w:val="004A2F7F"/>
    <w:rsid w:val="004C09A6"/>
    <w:rsid w:val="004D0918"/>
    <w:rsid w:val="00503847"/>
    <w:rsid w:val="00507518"/>
    <w:rsid w:val="00534E77"/>
    <w:rsid w:val="005354DD"/>
    <w:rsid w:val="0053774B"/>
    <w:rsid w:val="00552291"/>
    <w:rsid w:val="005625B9"/>
    <w:rsid w:val="005B557F"/>
    <w:rsid w:val="005C0DF2"/>
    <w:rsid w:val="005C2A1A"/>
    <w:rsid w:val="005D1C45"/>
    <w:rsid w:val="005E6649"/>
    <w:rsid w:val="006042E7"/>
    <w:rsid w:val="00623478"/>
    <w:rsid w:val="00634544"/>
    <w:rsid w:val="00635C84"/>
    <w:rsid w:val="00647402"/>
    <w:rsid w:val="006855F7"/>
    <w:rsid w:val="006A0F2D"/>
    <w:rsid w:val="006B78E2"/>
    <w:rsid w:val="006E567A"/>
    <w:rsid w:val="006E61D6"/>
    <w:rsid w:val="00704A41"/>
    <w:rsid w:val="0071332F"/>
    <w:rsid w:val="00741B36"/>
    <w:rsid w:val="00764F8E"/>
    <w:rsid w:val="00770BD9"/>
    <w:rsid w:val="00782BB7"/>
    <w:rsid w:val="007A4127"/>
    <w:rsid w:val="007B60D4"/>
    <w:rsid w:val="007C7095"/>
    <w:rsid w:val="0080370F"/>
    <w:rsid w:val="008402B5"/>
    <w:rsid w:val="00860C67"/>
    <w:rsid w:val="008776D8"/>
    <w:rsid w:val="008940DB"/>
    <w:rsid w:val="008B07D4"/>
    <w:rsid w:val="008B5876"/>
    <w:rsid w:val="008D21CF"/>
    <w:rsid w:val="009123E1"/>
    <w:rsid w:val="00973D92"/>
    <w:rsid w:val="00995F50"/>
    <w:rsid w:val="00996DD1"/>
    <w:rsid w:val="009A02FA"/>
    <w:rsid w:val="009A7A87"/>
    <w:rsid w:val="009B5D6F"/>
    <w:rsid w:val="009D1F64"/>
    <w:rsid w:val="009E71C6"/>
    <w:rsid w:val="00A04607"/>
    <w:rsid w:val="00A1209F"/>
    <w:rsid w:val="00A4791A"/>
    <w:rsid w:val="00A65D75"/>
    <w:rsid w:val="00A851E4"/>
    <w:rsid w:val="00A91395"/>
    <w:rsid w:val="00AA16BE"/>
    <w:rsid w:val="00AB1D0F"/>
    <w:rsid w:val="00AC4000"/>
    <w:rsid w:val="00AF5A37"/>
    <w:rsid w:val="00B121F1"/>
    <w:rsid w:val="00B521A1"/>
    <w:rsid w:val="00B65FD5"/>
    <w:rsid w:val="00B75D9B"/>
    <w:rsid w:val="00B80C95"/>
    <w:rsid w:val="00B91E9D"/>
    <w:rsid w:val="00B92B55"/>
    <w:rsid w:val="00BE7E1E"/>
    <w:rsid w:val="00BF7CDB"/>
    <w:rsid w:val="00C10AED"/>
    <w:rsid w:val="00C177D3"/>
    <w:rsid w:val="00C22FED"/>
    <w:rsid w:val="00C37D52"/>
    <w:rsid w:val="00C60FCF"/>
    <w:rsid w:val="00C6177E"/>
    <w:rsid w:val="00C639D1"/>
    <w:rsid w:val="00C87164"/>
    <w:rsid w:val="00C9322B"/>
    <w:rsid w:val="00CA40FB"/>
    <w:rsid w:val="00CC4FCF"/>
    <w:rsid w:val="00CD28AA"/>
    <w:rsid w:val="00D04882"/>
    <w:rsid w:val="00D3446E"/>
    <w:rsid w:val="00D443D8"/>
    <w:rsid w:val="00D50022"/>
    <w:rsid w:val="00D62666"/>
    <w:rsid w:val="00DC6173"/>
    <w:rsid w:val="00E11C15"/>
    <w:rsid w:val="00E14FDA"/>
    <w:rsid w:val="00E469B1"/>
    <w:rsid w:val="00E60783"/>
    <w:rsid w:val="00E62127"/>
    <w:rsid w:val="00E63807"/>
    <w:rsid w:val="00E8484A"/>
    <w:rsid w:val="00ED2DFD"/>
    <w:rsid w:val="00EF099F"/>
    <w:rsid w:val="00EF17BD"/>
    <w:rsid w:val="00EF64FC"/>
    <w:rsid w:val="00F23955"/>
    <w:rsid w:val="00F31A05"/>
    <w:rsid w:val="00F32A41"/>
    <w:rsid w:val="00F33D20"/>
    <w:rsid w:val="00F7561A"/>
    <w:rsid w:val="00F85C9E"/>
    <w:rsid w:val="00F930D5"/>
    <w:rsid w:val="00FE7E99"/>
    <w:rsid w:val="00FF3D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0C05F52"/>
  <w15:chartTrackingRefBased/>
  <w15:docId w15:val="{CCD4C9DD-2D22-4220-B784-48699CA6EF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E71C6"/>
    <w:pPr>
      <w:spacing w:after="0" w:line="312" w:lineRule="auto"/>
    </w:pPr>
    <w:rPr>
      <w:rFonts w:ascii="Roboto Light" w:hAnsi="Roboto Light" w:cs="Arial"/>
      <w:sz w:val="20"/>
      <w:szCs w:val="18"/>
      <w:lang w:eastAsia="da-DK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9E71C6"/>
    <w:pPr>
      <w:spacing w:before="120"/>
      <w:outlineLvl w:val="1"/>
    </w:pPr>
    <w:rPr>
      <w:rFonts w:asciiTheme="majorHAnsi" w:hAnsiTheme="majorHAnsi"/>
      <w:sz w:val="21"/>
      <w:szCs w:val="21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A1209F"/>
    <w:pPr>
      <w:spacing w:before="120" w:after="40"/>
      <w:outlineLvl w:val="2"/>
    </w:pPr>
    <w:rPr>
      <w:rFonts w:ascii="Roboto Medium" w:hAnsi="Roboto Medium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6177E"/>
    <w:pPr>
      <w:tabs>
        <w:tab w:val="center" w:pos="4986"/>
        <w:tab w:val="right" w:pos="9972"/>
      </w:tabs>
      <w:spacing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6177E"/>
  </w:style>
  <w:style w:type="paragraph" w:styleId="Piedepgina">
    <w:name w:val="footer"/>
    <w:basedOn w:val="Normal"/>
    <w:link w:val="PiedepginaCar"/>
    <w:uiPriority w:val="99"/>
    <w:unhideWhenUsed/>
    <w:rsid w:val="00C6177E"/>
    <w:pPr>
      <w:tabs>
        <w:tab w:val="center" w:pos="4986"/>
        <w:tab w:val="right" w:pos="9972"/>
      </w:tabs>
      <w:spacing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6177E"/>
  </w:style>
  <w:style w:type="paragraph" w:customStyle="1" w:styleId="Footertext">
    <w:name w:val="Footer text"/>
    <w:basedOn w:val="Piedepgina"/>
    <w:link w:val="FootertextChar"/>
    <w:qFormat/>
    <w:rsid w:val="00EF099F"/>
    <w:pPr>
      <w:tabs>
        <w:tab w:val="left" w:pos="1134"/>
      </w:tabs>
    </w:pPr>
    <w:rPr>
      <w:color w:val="8997A4" w:themeColor="text2"/>
      <w:sz w:val="18"/>
      <w:szCs w:val="16"/>
    </w:rPr>
  </w:style>
  <w:style w:type="paragraph" w:styleId="NormalWeb">
    <w:name w:val="Normal (Web)"/>
    <w:basedOn w:val="Normal"/>
    <w:uiPriority w:val="99"/>
    <w:unhideWhenUsed/>
    <w:rsid w:val="005075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otertextChar">
    <w:name w:val="Footer text Char"/>
    <w:basedOn w:val="PiedepginaCar"/>
    <w:link w:val="Footertext"/>
    <w:rsid w:val="00EF099F"/>
    <w:rPr>
      <w:rFonts w:ascii="Roboto Light" w:hAnsi="Roboto Light" w:cs="Arial"/>
      <w:color w:val="8997A4" w:themeColor="text2"/>
      <w:sz w:val="18"/>
      <w:szCs w:val="16"/>
    </w:rPr>
  </w:style>
  <w:style w:type="paragraph" w:styleId="Prrafodelista">
    <w:name w:val="List Paragraph"/>
    <w:basedOn w:val="Normal"/>
    <w:uiPriority w:val="34"/>
    <w:qFormat/>
    <w:rsid w:val="006E61D6"/>
    <w:pPr>
      <w:numPr>
        <w:numId w:val="3"/>
      </w:numPr>
      <w:spacing w:after="80"/>
      <w:ind w:left="426" w:hanging="284"/>
    </w:pPr>
    <w:rPr>
      <w:rFonts w:asciiTheme="minorHAnsi" w:hAnsiTheme="minorHAnsi" w:cstheme="minorBidi"/>
      <w:szCs w:val="20"/>
    </w:rPr>
  </w:style>
  <w:style w:type="character" w:styleId="Hipervnculo">
    <w:name w:val="Hyperlink"/>
    <w:basedOn w:val="Fuentedeprrafopredeter"/>
    <w:uiPriority w:val="99"/>
    <w:rsid w:val="00507518"/>
    <w:rPr>
      <w:color w:val="38AFD9" w:themeColor="hyperlink"/>
      <w:u w:val="single"/>
    </w:rPr>
  </w:style>
  <w:style w:type="table" w:styleId="Tablaconcuadrcula">
    <w:name w:val="Table Grid"/>
    <w:basedOn w:val="Tablanormal"/>
    <w:uiPriority w:val="59"/>
    <w:rsid w:val="00507518"/>
    <w:pPr>
      <w:spacing w:after="0" w:line="240" w:lineRule="auto"/>
    </w:pPr>
    <w:rPr>
      <w:lang w:val="da-DK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2Car">
    <w:name w:val="Título 2 Car"/>
    <w:basedOn w:val="Fuentedeprrafopredeter"/>
    <w:link w:val="Ttulo2"/>
    <w:uiPriority w:val="9"/>
    <w:rsid w:val="009E71C6"/>
    <w:rPr>
      <w:rFonts w:asciiTheme="majorHAnsi" w:hAnsiTheme="majorHAnsi" w:cs="Arial"/>
      <w:sz w:val="21"/>
      <w:szCs w:val="21"/>
      <w:lang w:eastAsia="da-DK"/>
    </w:rPr>
  </w:style>
  <w:style w:type="paragraph" w:styleId="Cita">
    <w:name w:val="Quote"/>
    <w:basedOn w:val="Normal"/>
    <w:next w:val="Normal"/>
    <w:link w:val="CitaCar"/>
    <w:uiPriority w:val="29"/>
    <w:qFormat/>
    <w:rsid w:val="00507518"/>
    <w:pPr>
      <w:spacing w:before="80" w:after="80"/>
      <w:ind w:left="227"/>
      <w:contextualSpacing/>
    </w:pPr>
    <w:rPr>
      <w:i/>
      <w:iCs/>
    </w:rPr>
  </w:style>
  <w:style w:type="character" w:customStyle="1" w:styleId="CitaCar">
    <w:name w:val="Cita Car"/>
    <w:basedOn w:val="Fuentedeprrafopredeter"/>
    <w:link w:val="Cita"/>
    <w:uiPriority w:val="29"/>
    <w:rsid w:val="00507518"/>
    <w:rPr>
      <w:rFonts w:ascii="Roboto Light" w:hAnsi="Roboto Light" w:cs="Arial"/>
      <w:i/>
      <w:iCs/>
      <w:sz w:val="20"/>
      <w:szCs w:val="18"/>
      <w:lang w:eastAsia="da-DK"/>
    </w:rPr>
  </w:style>
  <w:style w:type="table" w:styleId="Tablanormal2">
    <w:name w:val="Plain Table 2"/>
    <w:basedOn w:val="Tablanormal"/>
    <w:uiPriority w:val="42"/>
    <w:rsid w:val="00EF099F"/>
    <w:pPr>
      <w:spacing w:after="0" w:line="240" w:lineRule="auto"/>
    </w:pPr>
    <w:tblPr>
      <w:tblStyleRowBandSize w:val="1"/>
      <w:tblStyleColBandSize w:val="1"/>
      <w:tblBorders>
        <w:top w:val="single" w:sz="4" w:space="0" w:color="8293AF" w:themeColor="text1" w:themeTint="80"/>
        <w:bottom w:val="single" w:sz="4" w:space="0" w:color="8293A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8293A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8293A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8293AF" w:themeColor="text1" w:themeTint="80"/>
          <w:right w:val="single" w:sz="4" w:space="0" w:color="8293AF" w:themeColor="text1" w:themeTint="80"/>
        </w:tcBorders>
      </w:tcPr>
    </w:tblStylePr>
    <w:tblStylePr w:type="band2Vert">
      <w:tblPr/>
      <w:tcPr>
        <w:tcBorders>
          <w:left w:val="single" w:sz="4" w:space="0" w:color="8293AF" w:themeColor="text1" w:themeTint="80"/>
          <w:right w:val="single" w:sz="4" w:space="0" w:color="8293AF" w:themeColor="text1" w:themeTint="80"/>
        </w:tcBorders>
      </w:tcPr>
    </w:tblStylePr>
    <w:tblStylePr w:type="band1Horz">
      <w:tblPr/>
      <w:tcPr>
        <w:tcBorders>
          <w:top w:val="single" w:sz="4" w:space="0" w:color="8293AF" w:themeColor="text1" w:themeTint="80"/>
          <w:bottom w:val="single" w:sz="4" w:space="0" w:color="8293AF" w:themeColor="text1" w:themeTint="80"/>
        </w:tcBorders>
      </w:tcPr>
    </w:tblStylePr>
  </w:style>
  <w:style w:type="table" w:customStyle="1" w:styleId="Nilfisk">
    <w:name w:val="Nilfisk"/>
    <w:basedOn w:val="Tablanormal"/>
    <w:uiPriority w:val="99"/>
    <w:rsid w:val="00EF099F"/>
    <w:pPr>
      <w:spacing w:after="0" w:line="240" w:lineRule="auto"/>
    </w:pPr>
    <w:tblPr/>
  </w:style>
  <w:style w:type="paragraph" w:styleId="Remitedesobre">
    <w:name w:val="envelope return"/>
    <w:basedOn w:val="Normal"/>
    <w:uiPriority w:val="99"/>
    <w:rsid w:val="00E14FDA"/>
    <w:pPr>
      <w:spacing w:line="180" w:lineRule="atLeast"/>
    </w:pPr>
    <w:rPr>
      <w:rFonts w:asciiTheme="majorHAnsi" w:eastAsiaTheme="majorEastAsia" w:hAnsiTheme="majorHAnsi" w:cstheme="majorBidi"/>
      <w:color w:val="28313F" w:themeColor="text1"/>
      <w:kern w:val="20"/>
      <w:sz w:val="14"/>
      <w:szCs w:val="25"/>
      <w:lang w:val="da-DK" w:bidi="th-TH"/>
    </w:rPr>
  </w:style>
  <w:style w:type="paragraph" w:customStyle="1" w:styleId="Tabletext">
    <w:name w:val="Table text"/>
    <w:basedOn w:val="Normal"/>
    <w:link w:val="TabletextChar"/>
    <w:qFormat/>
    <w:rsid w:val="009123E1"/>
  </w:style>
  <w:style w:type="character" w:customStyle="1" w:styleId="Ttulo3Car">
    <w:name w:val="Título 3 Car"/>
    <w:basedOn w:val="Fuentedeprrafopredeter"/>
    <w:link w:val="Ttulo3"/>
    <w:uiPriority w:val="9"/>
    <w:rsid w:val="00A1209F"/>
    <w:rPr>
      <w:rFonts w:ascii="Roboto Medium" w:hAnsi="Roboto Medium" w:cs="Arial"/>
      <w:sz w:val="20"/>
      <w:szCs w:val="18"/>
      <w:lang w:eastAsia="da-DK"/>
    </w:rPr>
  </w:style>
  <w:style w:type="character" w:customStyle="1" w:styleId="TabletextChar">
    <w:name w:val="Table text Char"/>
    <w:basedOn w:val="Fuentedeprrafopredeter"/>
    <w:link w:val="Tabletext"/>
    <w:rsid w:val="009123E1"/>
    <w:rPr>
      <w:rFonts w:ascii="Roboto Light" w:hAnsi="Roboto Light" w:cs="Arial"/>
      <w:sz w:val="20"/>
      <w:szCs w:val="18"/>
      <w:lang w:eastAsia="da-D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951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header" Target="header1.xm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kukurtcu\Downloads\Word_Template_A4%20(4).dotx" TargetMode="External"/></Relationships>
</file>

<file path=word/theme/theme1.xml><?xml version="1.0" encoding="utf-8"?>
<a:theme xmlns:a="http://schemas.openxmlformats.org/drawingml/2006/main" name="Office Theme">
  <a:themeElements>
    <a:clrScheme name="Nilfisk Color-theme">
      <a:dk1>
        <a:srgbClr val="28313F"/>
      </a:dk1>
      <a:lt1>
        <a:srgbClr val="FFFFFF"/>
      </a:lt1>
      <a:dk2>
        <a:srgbClr val="8997A4"/>
      </a:dk2>
      <a:lt2>
        <a:srgbClr val="B3BBC5"/>
      </a:lt2>
      <a:accent1>
        <a:srgbClr val="6194AA"/>
      </a:accent1>
      <a:accent2>
        <a:srgbClr val="2496BE"/>
      </a:accent2>
      <a:accent3>
        <a:srgbClr val="38AFD9"/>
      </a:accent3>
      <a:accent4>
        <a:srgbClr val="38A8B4"/>
      </a:accent4>
      <a:accent5>
        <a:srgbClr val="68C18B"/>
      </a:accent5>
      <a:accent6>
        <a:srgbClr val="F47358"/>
      </a:accent6>
      <a:hlink>
        <a:srgbClr val="38AFD9"/>
      </a:hlink>
      <a:folHlink>
        <a:srgbClr val="38AFD9"/>
      </a:folHlink>
    </a:clrScheme>
    <a:fontScheme name="Nilfisk">
      <a:majorFont>
        <a:latin typeface="Roboto Bold"/>
        <a:ea typeface=""/>
        <a:cs typeface=""/>
      </a:majorFont>
      <a:minorFont>
        <a:latin typeface="Roboto Light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6ACC8E258210344A9FE922C0D29B270" ma:contentTypeVersion="15" ma:contentTypeDescription="Crear nuevo documento." ma:contentTypeScope="" ma:versionID="826294b1d43caf0ba846623293373ada">
  <xsd:schema xmlns:xsd="http://www.w3.org/2001/XMLSchema" xmlns:xs="http://www.w3.org/2001/XMLSchema" xmlns:p="http://schemas.microsoft.com/office/2006/metadata/properties" xmlns:ns2="6903b321-3545-4bfc-b111-7702843b6d40" xmlns:ns3="c56df868-51cc-4d63-9bd1-3347174802f5" targetNamespace="http://schemas.microsoft.com/office/2006/metadata/properties" ma:root="true" ma:fieldsID="66852e10410c086ae2f135cc15f2687e" ns2:_="" ns3:_="">
    <xsd:import namespace="6903b321-3545-4bfc-b111-7702843b6d40"/>
    <xsd:import namespace="c56df868-51cc-4d63-9bd1-3347174802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03b321-3545-4bfc-b111-7702843b6d4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f4d3e637-ff8d-4400-8b4f-c20cae65def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6df868-51cc-4d63-9bd1-3347174802f5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7cfb0581-86ba-4f70-b3d8-e2806a0a35f0}" ma:internalName="TaxCatchAll" ma:showField="CatchAllData" ma:web="c56df868-51cc-4d63-9bd1-3347174802f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903b321-3545-4bfc-b111-7702843b6d40">
      <Terms xmlns="http://schemas.microsoft.com/office/infopath/2007/PartnerControls"/>
    </lcf76f155ced4ddcb4097134ff3c332f>
    <TaxCatchAll xmlns="c56df868-51cc-4d63-9bd1-3347174802f5" xsi:nil="true"/>
  </documentManagement>
</p:properties>
</file>

<file path=customXml/itemProps1.xml><?xml version="1.0" encoding="utf-8"?>
<ds:datastoreItem xmlns:ds="http://schemas.openxmlformats.org/officeDocument/2006/customXml" ds:itemID="{CFB48E2C-716A-4A47-B846-1B4816034A3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3854BF-4824-4051-BDC7-8F79FD0C8D54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1597FDE-E31B-4509-8C1E-85B82F6401F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03b321-3545-4bfc-b111-7702843b6d40"/>
    <ds:schemaRef ds:uri="c56df868-51cc-4d63-9bd1-3347174802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0FFF95A-13CB-44BB-9B57-352CD419166C}">
  <ds:schemaRefs>
    <ds:schemaRef ds:uri="http://schemas.microsoft.com/office/2006/metadata/properties"/>
    <ds:schemaRef ds:uri="http://schemas.microsoft.com/office/infopath/2007/PartnerControls"/>
    <ds:schemaRef ds:uri="6903b321-3545-4bfc-b111-7702843b6d40"/>
    <ds:schemaRef ds:uri="c56df868-51cc-4d63-9bd1-3347174802f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Word_Template_A4 (4)</Template>
  <TotalTime>209</TotalTime>
  <Pages>7</Pages>
  <Words>485</Words>
  <Characters>2668</Characters>
  <Application>Microsoft Office Word</Application>
  <DocSecurity>0</DocSecurity>
  <Lines>22</Lines>
  <Paragraphs>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 Bora Kukurtcu</dc:creator>
  <cp:keywords/>
  <dc:description/>
  <cp:lastModifiedBy>Adrián Bora</cp:lastModifiedBy>
  <cp:revision>55</cp:revision>
  <cp:lastPrinted>2025-03-21T11:03:00Z</cp:lastPrinted>
  <dcterms:created xsi:type="dcterms:W3CDTF">2025-03-18T09:07:00Z</dcterms:created>
  <dcterms:modified xsi:type="dcterms:W3CDTF">2025-03-21T11:04:00Z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af657d4-2045-4871-9872-e323e3545d60_Enabled">
    <vt:lpwstr>true</vt:lpwstr>
  </property>
  <property fmtid="{D5CDD505-2E9C-101B-9397-08002B2CF9AE}" pid="3" name="MSIP_Label_8af657d4-2045-4871-9872-e323e3545d60_SetDate">
    <vt:lpwstr>2022-03-07T11:59:14Z</vt:lpwstr>
  </property>
  <property fmtid="{D5CDD505-2E9C-101B-9397-08002B2CF9AE}" pid="4" name="MSIP_Label_8af657d4-2045-4871-9872-e323e3545d60_Method">
    <vt:lpwstr>Privileged</vt:lpwstr>
  </property>
  <property fmtid="{D5CDD505-2E9C-101B-9397-08002B2CF9AE}" pid="5" name="MSIP_Label_8af657d4-2045-4871-9872-e323e3545d60_Name">
    <vt:lpwstr>Open sublabel</vt:lpwstr>
  </property>
  <property fmtid="{D5CDD505-2E9C-101B-9397-08002B2CF9AE}" pid="6" name="MSIP_Label_8af657d4-2045-4871-9872-e323e3545d60_SiteId">
    <vt:lpwstr>753c5d99-05be-4237-b4c5-fdb2e6b32ab2</vt:lpwstr>
  </property>
  <property fmtid="{D5CDD505-2E9C-101B-9397-08002B2CF9AE}" pid="7" name="MSIP_Label_8af657d4-2045-4871-9872-e323e3545d60_ActionId">
    <vt:lpwstr>7b7f26cb-e02a-48d3-a078-1c8428edc36b</vt:lpwstr>
  </property>
  <property fmtid="{D5CDD505-2E9C-101B-9397-08002B2CF9AE}" pid="8" name="MSIP_Label_8af657d4-2045-4871-9872-e323e3545d60_ContentBits">
    <vt:lpwstr>0</vt:lpwstr>
  </property>
  <property fmtid="{D5CDD505-2E9C-101B-9397-08002B2CF9AE}" pid="9" name="ContentTypeId">
    <vt:lpwstr>0x01010066ACC8E258210344A9FE922C0D29B270</vt:lpwstr>
  </property>
  <property fmtid="{D5CDD505-2E9C-101B-9397-08002B2CF9AE}" pid="10" name="MediaServiceImageTags">
    <vt:lpwstr/>
  </property>
</Properties>
</file>